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510" w:rsidRPr="00C76E65" w:rsidRDefault="00152510" w:rsidP="00133FC1">
      <w:pPr>
        <w:spacing w:after="0"/>
        <w:ind w:firstLine="5040"/>
        <w:jc w:val="right"/>
        <w:rPr>
          <w:rFonts w:ascii="Times New Roman" w:hAnsi="Times New Roman"/>
        </w:rPr>
      </w:pPr>
      <w:r w:rsidRPr="00C76E65">
        <w:rPr>
          <w:rFonts w:ascii="Times New Roman" w:hAnsi="Times New Roman"/>
        </w:rPr>
        <w:t>Приложение к постановлению</w:t>
      </w:r>
    </w:p>
    <w:p w:rsidR="00152510" w:rsidRDefault="00152510" w:rsidP="00133FC1">
      <w:pPr>
        <w:spacing w:after="0"/>
        <w:ind w:firstLine="5040"/>
        <w:jc w:val="right"/>
        <w:rPr>
          <w:rFonts w:ascii="Times New Roman" w:hAnsi="Times New Roman"/>
        </w:rPr>
      </w:pPr>
      <w:r w:rsidRPr="00C76E65">
        <w:rPr>
          <w:rFonts w:ascii="Times New Roman" w:hAnsi="Times New Roman"/>
        </w:rPr>
        <w:t>Администрации города Ржева</w:t>
      </w:r>
    </w:p>
    <w:p w:rsidR="00152510" w:rsidRPr="00C76E65" w:rsidRDefault="00152510" w:rsidP="00133FC1">
      <w:pPr>
        <w:spacing w:after="0"/>
        <w:ind w:firstLine="504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Тверской области</w:t>
      </w:r>
    </w:p>
    <w:p w:rsidR="00152510" w:rsidRDefault="00152510" w:rsidP="00133FC1">
      <w:pPr>
        <w:spacing w:after="0"/>
        <w:ind w:firstLine="5040"/>
        <w:jc w:val="right"/>
        <w:rPr>
          <w:rFonts w:ascii="Times New Roman" w:hAnsi="Times New Roman"/>
        </w:rPr>
      </w:pPr>
      <w:r w:rsidRPr="00C76E65">
        <w:rPr>
          <w:rFonts w:ascii="Times New Roman" w:hAnsi="Times New Roman"/>
        </w:rPr>
        <w:t xml:space="preserve">от </w:t>
      </w:r>
      <w:r>
        <w:rPr>
          <w:rFonts w:ascii="Times New Roman" w:hAnsi="Times New Roman"/>
        </w:rPr>
        <w:t>15.11.2022 № 991</w:t>
      </w:r>
    </w:p>
    <w:p w:rsidR="00152510" w:rsidRPr="00C76E65" w:rsidRDefault="00152510" w:rsidP="00133FC1">
      <w:pPr>
        <w:spacing w:after="0"/>
        <w:ind w:firstLine="5040"/>
        <w:jc w:val="right"/>
        <w:rPr>
          <w:rFonts w:ascii="Times New Roman" w:hAnsi="Times New Roman"/>
        </w:rPr>
      </w:pPr>
    </w:p>
    <w:p w:rsidR="00152510" w:rsidRPr="0030298B" w:rsidRDefault="00152510" w:rsidP="004A4A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298B">
        <w:rPr>
          <w:rFonts w:ascii="Times New Roman" w:hAnsi="Times New Roman" w:cs="Times New Roman"/>
          <w:b/>
          <w:sz w:val="24"/>
          <w:szCs w:val="24"/>
        </w:rPr>
        <w:t>ПРОГНОЗ</w:t>
      </w:r>
    </w:p>
    <w:p w:rsidR="00152510" w:rsidRPr="0030298B" w:rsidRDefault="00152510" w:rsidP="004A4A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298B">
        <w:rPr>
          <w:rFonts w:ascii="Times New Roman" w:hAnsi="Times New Roman" w:cs="Times New Roman"/>
          <w:b/>
          <w:sz w:val="24"/>
          <w:szCs w:val="24"/>
        </w:rPr>
        <w:t>социально-экономического развития Ржевского муниципального округа Тверской области</w:t>
      </w:r>
    </w:p>
    <w:p w:rsidR="00152510" w:rsidRPr="0030298B" w:rsidRDefault="00152510" w:rsidP="00C234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298B">
        <w:rPr>
          <w:rFonts w:ascii="Times New Roman" w:hAnsi="Times New Roman" w:cs="Times New Roman"/>
          <w:b/>
          <w:sz w:val="24"/>
          <w:szCs w:val="24"/>
        </w:rPr>
        <w:t>на 2023 год и на период до 2025 года</w:t>
      </w:r>
    </w:p>
    <w:p w:rsidR="00152510" w:rsidRPr="00C76E65" w:rsidRDefault="00152510" w:rsidP="004A4A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66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31"/>
        <w:gridCol w:w="5307"/>
        <w:gridCol w:w="1800"/>
        <w:gridCol w:w="1276"/>
        <w:gridCol w:w="1414"/>
        <w:gridCol w:w="1421"/>
        <w:gridCol w:w="1269"/>
        <w:gridCol w:w="1345"/>
      </w:tblGrid>
      <w:tr w:rsidR="00152510" w:rsidRPr="00C76E65" w:rsidTr="004A6513">
        <w:trPr>
          <w:tblHeader/>
        </w:trPr>
        <w:tc>
          <w:tcPr>
            <w:tcW w:w="831" w:type="dxa"/>
          </w:tcPr>
          <w:p w:rsidR="00152510" w:rsidRPr="00C76E65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6E6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5307" w:type="dxa"/>
          </w:tcPr>
          <w:p w:rsidR="00152510" w:rsidRPr="00C76E65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6E6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1800" w:type="dxa"/>
          </w:tcPr>
          <w:p w:rsidR="00152510" w:rsidRPr="00C76E65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6E6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Единица измерения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152510" w:rsidRPr="00C76E65" w:rsidRDefault="00152510" w:rsidP="00AC79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6E6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2021 год отчет</w:t>
            </w:r>
          </w:p>
        </w:tc>
        <w:tc>
          <w:tcPr>
            <w:tcW w:w="1414" w:type="dxa"/>
            <w:tcBorders>
              <w:left w:val="nil"/>
            </w:tcBorders>
            <w:vAlign w:val="center"/>
          </w:tcPr>
          <w:p w:rsidR="00152510" w:rsidRPr="00C76E65" w:rsidRDefault="00152510" w:rsidP="00AC79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6E6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2022 год оценка</w:t>
            </w:r>
          </w:p>
        </w:tc>
        <w:tc>
          <w:tcPr>
            <w:tcW w:w="1421" w:type="dxa"/>
            <w:tcBorders>
              <w:left w:val="nil"/>
            </w:tcBorders>
            <w:vAlign w:val="center"/>
          </w:tcPr>
          <w:p w:rsidR="00152510" w:rsidRPr="00C76E65" w:rsidRDefault="00152510" w:rsidP="00AC79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6E6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2023 год прогноз*</w:t>
            </w:r>
          </w:p>
        </w:tc>
        <w:tc>
          <w:tcPr>
            <w:tcW w:w="1269" w:type="dxa"/>
            <w:tcBorders>
              <w:left w:val="nil"/>
            </w:tcBorders>
            <w:vAlign w:val="center"/>
          </w:tcPr>
          <w:p w:rsidR="00152510" w:rsidRPr="00C76E65" w:rsidRDefault="00152510" w:rsidP="00AC79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6E6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2024 год прогноз*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52510" w:rsidRPr="00C76E65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6E6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2025 год прогноз*</w:t>
            </w:r>
          </w:p>
        </w:tc>
      </w:tr>
      <w:tr w:rsidR="00152510" w:rsidRPr="00C76E65" w:rsidTr="00994D09">
        <w:tc>
          <w:tcPr>
            <w:tcW w:w="831" w:type="dxa"/>
            <w:vMerge w:val="restart"/>
          </w:tcPr>
          <w:p w:rsidR="00152510" w:rsidRPr="00C76E65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</w:p>
        </w:tc>
        <w:tc>
          <w:tcPr>
            <w:tcW w:w="13832" w:type="dxa"/>
            <w:gridSpan w:val="7"/>
          </w:tcPr>
          <w:p w:rsidR="00152510" w:rsidRPr="00C76E65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Демографические показатели</w:t>
            </w:r>
          </w:p>
        </w:tc>
      </w:tr>
      <w:tr w:rsidR="00152510" w:rsidRPr="00C76E65" w:rsidTr="00994D09">
        <w:tc>
          <w:tcPr>
            <w:tcW w:w="831" w:type="dxa"/>
            <w:vMerge/>
          </w:tcPr>
          <w:p w:rsidR="00152510" w:rsidRPr="00C76E65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307" w:type="dxa"/>
          </w:tcPr>
          <w:p w:rsidR="00152510" w:rsidRPr="00B40339" w:rsidRDefault="00152510" w:rsidP="00994D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339">
              <w:rPr>
                <w:rFonts w:ascii="Times New Roman" w:hAnsi="Times New Roman" w:cs="Times New Roman"/>
                <w:sz w:val="20"/>
                <w:szCs w:val="20"/>
              </w:rPr>
              <w:t>Численность населения (на начало года)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 w:rsidRPr="00B40339">
              <w:rPr>
                <w:rFonts w:ascii="Times New Roman" w:hAnsi="Times New Roman" w:cs="Times New Roman"/>
                <w:sz w:val="20"/>
                <w:szCs w:val="20"/>
              </w:rPr>
              <w:t xml:space="preserve"> всего</w:t>
            </w:r>
          </w:p>
        </w:tc>
        <w:tc>
          <w:tcPr>
            <w:tcW w:w="1800" w:type="dxa"/>
          </w:tcPr>
          <w:p w:rsidR="00152510" w:rsidRPr="00600C4D" w:rsidRDefault="00152510" w:rsidP="00994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C4D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  <w:vAlign w:val="center"/>
          </w:tcPr>
          <w:p w:rsidR="00152510" w:rsidRPr="00D034DB" w:rsidRDefault="00152510" w:rsidP="00994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4DB">
              <w:rPr>
                <w:rFonts w:ascii="Times New Roman" w:hAnsi="Times New Roman" w:cs="Times New Roman"/>
                <w:sz w:val="20"/>
                <w:szCs w:val="20"/>
              </w:rPr>
              <w:t>56399</w:t>
            </w:r>
          </w:p>
        </w:tc>
        <w:tc>
          <w:tcPr>
            <w:tcW w:w="1414" w:type="dxa"/>
            <w:vAlign w:val="center"/>
          </w:tcPr>
          <w:p w:rsidR="00152510" w:rsidRPr="00D034DB" w:rsidRDefault="00152510" w:rsidP="00994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4DB">
              <w:rPr>
                <w:rFonts w:ascii="Times New Roman" w:hAnsi="Times New Roman" w:cs="Times New Roman"/>
                <w:sz w:val="20"/>
                <w:szCs w:val="20"/>
              </w:rPr>
              <w:t>55059</w:t>
            </w:r>
          </w:p>
        </w:tc>
        <w:tc>
          <w:tcPr>
            <w:tcW w:w="1421" w:type="dxa"/>
            <w:vAlign w:val="center"/>
          </w:tcPr>
          <w:p w:rsidR="00152510" w:rsidRPr="00D034DB" w:rsidRDefault="00152510" w:rsidP="00994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4DB">
              <w:rPr>
                <w:rFonts w:ascii="Times New Roman" w:hAnsi="Times New Roman" w:cs="Times New Roman"/>
                <w:sz w:val="20"/>
                <w:szCs w:val="20"/>
              </w:rPr>
              <w:t>63926</w:t>
            </w:r>
          </w:p>
        </w:tc>
        <w:tc>
          <w:tcPr>
            <w:tcW w:w="1269" w:type="dxa"/>
            <w:vAlign w:val="center"/>
          </w:tcPr>
          <w:p w:rsidR="00152510" w:rsidRPr="00D034DB" w:rsidRDefault="00152510" w:rsidP="00994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4DB">
              <w:rPr>
                <w:rFonts w:ascii="Times New Roman" w:hAnsi="Times New Roman" w:cs="Times New Roman"/>
                <w:sz w:val="20"/>
                <w:szCs w:val="20"/>
              </w:rPr>
              <w:t>62529</w:t>
            </w:r>
          </w:p>
        </w:tc>
        <w:tc>
          <w:tcPr>
            <w:tcW w:w="1345" w:type="dxa"/>
            <w:vAlign w:val="center"/>
          </w:tcPr>
          <w:p w:rsidR="00152510" w:rsidRPr="00D034DB" w:rsidRDefault="00152510" w:rsidP="00994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4DB">
              <w:rPr>
                <w:rFonts w:ascii="Times New Roman" w:hAnsi="Times New Roman" w:cs="Times New Roman"/>
                <w:sz w:val="20"/>
                <w:szCs w:val="20"/>
              </w:rPr>
              <w:t>61165</w:t>
            </w:r>
          </w:p>
        </w:tc>
      </w:tr>
      <w:tr w:rsidR="00152510" w:rsidRPr="00C76E65" w:rsidTr="00994D09">
        <w:tc>
          <w:tcPr>
            <w:tcW w:w="831" w:type="dxa"/>
            <w:vMerge/>
          </w:tcPr>
          <w:p w:rsidR="00152510" w:rsidRPr="00E6113A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07" w:type="dxa"/>
          </w:tcPr>
          <w:p w:rsidR="00152510" w:rsidRPr="00C76E65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00" w:type="dxa"/>
          </w:tcPr>
          <w:p w:rsidR="00152510" w:rsidRPr="00AC7E0A" w:rsidRDefault="00152510" w:rsidP="00F46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608C">
              <w:rPr>
                <w:rFonts w:ascii="Times New Roman" w:hAnsi="Times New Roman" w:cs="Times New Roman"/>
                <w:sz w:val="18"/>
                <w:szCs w:val="18"/>
              </w:rPr>
              <w:t>в % к предыдущему году</w:t>
            </w:r>
          </w:p>
        </w:tc>
        <w:tc>
          <w:tcPr>
            <w:tcW w:w="1276" w:type="dxa"/>
            <w:vAlign w:val="center"/>
          </w:tcPr>
          <w:p w:rsidR="00152510" w:rsidRPr="007F136E" w:rsidRDefault="00152510" w:rsidP="00994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36E">
              <w:rPr>
                <w:rFonts w:ascii="Times New Roman" w:hAnsi="Times New Roman" w:cs="Times New Roman"/>
                <w:sz w:val="20"/>
                <w:szCs w:val="20"/>
              </w:rPr>
              <w:t>98,06</w:t>
            </w:r>
          </w:p>
        </w:tc>
        <w:tc>
          <w:tcPr>
            <w:tcW w:w="1414" w:type="dxa"/>
            <w:vAlign w:val="center"/>
          </w:tcPr>
          <w:p w:rsidR="00152510" w:rsidRPr="007F136E" w:rsidRDefault="00152510" w:rsidP="00994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36E">
              <w:rPr>
                <w:rFonts w:ascii="Times New Roman" w:hAnsi="Times New Roman" w:cs="Times New Roman"/>
                <w:sz w:val="20"/>
                <w:szCs w:val="20"/>
              </w:rPr>
              <w:t>97,62</w:t>
            </w:r>
          </w:p>
        </w:tc>
        <w:tc>
          <w:tcPr>
            <w:tcW w:w="1421" w:type="dxa"/>
            <w:vAlign w:val="center"/>
          </w:tcPr>
          <w:p w:rsidR="00152510" w:rsidRPr="007F136E" w:rsidRDefault="00152510" w:rsidP="00994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36E">
              <w:rPr>
                <w:rFonts w:ascii="Times New Roman" w:hAnsi="Times New Roman" w:cs="Times New Roman"/>
                <w:sz w:val="20"/>
                <w:szCs w:val="20"/>
              </w:rPr>
              <w:t>116,10</w:t>
            </w:r>
          </w:p>
        </w:tc>
        <w:tc>
          <w:tcPr>
            <w:tcW w:w="1269" w:type="dxa"/>
            <w:vAlign w:val="center"/>
          </w:tcPr>
          <w:p w:rsidR="00152510" w:rsidRPr="007F136E" w:rsidRDefault="00152510" w:rsidP="00F46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36E">
              <w:rPr>
                <w:rFonts w:ascii="Times New Roman" w:hAnsi="Times New Roman" w:cs="Times New Roman"/>
                <w:sz w:val="20"/>
                <w:szCs w:val="20"/>
              </w:rPr>
              <w:t>97,81</w:t>
            </w:r>
          </w:p>
        </w:tc>
        <w:tc>
          <w:tcPr>
            <w:tcW w:w="1345" w:type="dxa"/>
            <w:vAlign w:val="center"/>
          </w:tcPr>
          <w:p w:rsidR="00152510" w:rsidRPr="007F136E" w:rsidRDefault="00152510" w:rsidP="00994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36E">
              <w:rPr>
                <w:rFonts w:ascii="Times New Roman" w:hAnsi="Times New Roman" w:cs="Times New Roman"/>
                <w:sz w:val="20"/>
                <w:szCs w:val="20"/>
              </w:rPr>
              <w:t>97,82</w:t>
            </w:r>
          </w:p>
        </w:tc>
      </w:tr>
      <w:tr w:rsidR="00152510" w:rsidRPr="00C76E65" w:rsidTr="00994D09">
        <w:tc>
          <w:tcPr>
            <w:tcW w:w="831" w:type="dxa"/>
            <w:vMerge/>
          </w:tcPr>
          <w:p w:rsidR="00152510" w:rsidRPr="00E6113A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07" w:type="dxa"/>
            <w:vAlign w:val="center"/>
          </w:tcPr>
          <w:p w:rsidR="00152510" w:rsidRPr="00CA3126" w:rsidRDefault="00152510" w:rsidP="00994D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3126">
              <w:rPr>
                <w:rFonts w:ascii="Times New Roman" w:hAnsi="Times New Roman" w:cs="Times New Roman"/>
                <w:sz w:val="20"/>
                <w:szCs w:val="20"/>
              </w:rPr>
              <w:t>Среднегодовая численность постоянного населения</w:t>
            </w:r>
          </w:p>
        </w:tc>
        <w:tc>
          <w:tcPr>
            <w:tcW w:w="1800" w:type="dxa"/>
          </w:tcPr>
          <w:p w:rsidR="00152510" w:rsidRPr="00B73A8E" w:rsidRDefault="00152510" w:rsidP="00994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3126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276" w:type="dxa"/>
            <w:vAlign w:val="center"/>
          </w:tcPr>
          <w:p w:rsidR="00152510" w:rsidRPr="00B73A8E" w:rsidRDefault="00152510" w:rsidP="00994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A8E">
              <w:rPr>
                <w:rFonts w:ascii="Times New Roman" w:hAnsi="Times New Roman" w:cs="Times New Roman"/>
                <w:sz w:val="20"/>
                <w:szCs w:val="20"/>
              </w:rPr>
              <w:t>55729</w:t>
            </w:r>
          </w:p>
        </w:tc>
        <w:tc>
          <w:tcPr>
            <w:tcW w:w="1414" w:type="dxa"/>
            <w:vAlign w:val="center"/>
          </w:tcPr>
          <w:p w:rsidR="00152510" w:rsidRPr="00B73A8E" w:rsidRDefault="00152510" w:rsidP="00994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A8E">
              <w:rPr>
                <w:rFonts w:ascii="Times New Roman" w:hAnsi="Times New Roman" w:cs="Times New Roman"/>
                <w:sz w:val="20"/>
                <w:szCs w:val="20"/>
              </w:rPr>
              <w:t>54470</w:t>
            </w:r>
          </w:p>
        </w:tc>
        <w:tc>
          <w:tcPr>
            <w:tcW w:w="1421" w:type="dxa"/>
            <w:vAlign w:val="center"/>
          </w:tcPr>
          <w:p w:rsidR="00152510" w:rsidRPr="00B73A8E" w:rsidRDefault="00152510" w:rsidP="00994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A8E">
              <w:rPr>
                <w:rFonts w:ascii="Times New Roman" w:hAnsi="Times New Roman" w:cs="Times New Roman"/>
                <w:sz w:val="20"/>
                <w:szCs w:val="20"/>
              </w:rPr>
              <w:t>63227</w:t>
            </w:r>
          </w:p>
        </w:tc>
        <w:tc>
          <w:tcPr>
            <w:tcW w:w="1269" w:type="dxa"/>
            <w:vAlign w:val="center"/>
          </w:tcPr>
          <w:p w:rsidR="00152510" w:rsidRPr="00B73A8E" w:rsidRDefault="00152510" w:rsidP="00994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A8E">
              <w:rPr>
                <w:rFonts w:ascii="Times New Roman" w:hAnsi="Times New Roman" w:cs="Times New Roman"/>
                <w:sz w:val="20"/>
                <w:szCs w:val="20"/>
              </w:rPr>
              <w:t>61847</w:t>
            </w:r>
          </w:p>
        </w:tc>
        <w:tc>
          <w:tcPr>
            <w:tcW w:w="1345" w:type="dxa"/>
            <w:vAlign w:val="center"/>
          </w:tcPr>
          <w:p w:rsidR="00152510" w:rsidRPr="00B73A8E" w:rsidRDefault="00152510" w:rsidP="00994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A8E">
              <w:rPr>
                <w:rFonts w:ascii="Times New Roman" w:hAnsi="Times New Roman" w:cs="Times New Roman"/>
                <w:sz w:val="20"/>
                <w:szCs w:val="20"/>
              </w:rPr>
              <w:t>60505</w:t>
            </w:r>
          </w:p>
        </w:tc>
      </w:tr>
      <w:tr w:rsidR="00152510" w:rsidRPr="00C76E65" w:rsidTr="00994D09">
        <w:tc>
          <w:tcPr>
            <w:tcW w:w="831" w:type="dxa"/>
            <w:vMerge/>
          </w:tcPr>
          <w:p w:rsidR="00152510" w:rsidRPr="00E6113A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07" w:type="dxa"/>
          </w:tcPr>
          <w:p w:rsidR="00152510" w:rsidRPr="00C76E65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00" w:type="dxa"/>
          </w:tcPr>
          <w:p w:rsidR="00152510" w:rsidRPr="00CB69DB" w:rsidRDefault="00152510" w:rsidP="00994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69DB">
              <w:rPr>
                <w:rFonts w:ascii="Times New Roman" w:hAnsi="Times New Roman" w:cs="Times New Roman"/>
                <w:sz w:val="18"/>
                <w:szCs w:val="18"/>
              </w:rPr>
              <w:t>в % к предыдущему году</w:t>
            </w:r>
          </w:p>
        </w:tc>
        <w:tc>
          <w:tcPr>
            <w:tcW w:w="1276" w:type="dxa"/>
            <w:vAlign w:val="center"/>
          </w:tcPr>
          <w:p w:rsidR="00152510" w:rsidRPr="002B5053" w:rsidRDefault="00152510" w:rsidP="00994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053">
              <w:rPr>
                <w:rFonts w:ascii="Times New Roman" w:hAnsi="Times New Roman" w:cs="Times New Roman"/>
                <w:sz w:val="20"/>
                <w:szCs w:val="20"/>
              </w:rPr>
              <w:t>97,84</w:t>
            </w:r>
          </w:p>
        </w:tc>
        <w:tc>
          <w:tcPr>
            <w:tcW w:w="1414" w:type="dxa"/>
            <w:vAlign w:val="center"/>
          </w:tcPr>
          <w:p w:rsidR="00152510" w:rsidRPr="002B5053" w:rsidRDefault="00152510" w:rsidP="00994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053">
              <w:rPr>
                <w:rFonts w:ascii="Times New Roman" w:hAnsi="Times New Roman" w:cs="Times New Roman"/>
                <w:sz w:val="20"/>
                <w:szCs w:val="20"/>
              </w:rPr>
              <w:t>97,74</w:t>
            </w:r>
          </w:p>
        </w:tc>
        <w:tc>
          <w:tcPr>
            <w:tcW w:w="1421" w:type="dxa"/>
            <w:vAlign w:val="center"/>
          </w:tcPr>
          <w:p w:rsidR="00152510" w:rsidRPr="002B5053" w:rsidRDefault="00152510" w:rsidP="00994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053">
              <w:rPr>
                <w:rFonts w:ascii="Times New Roman" w:hAnsi="Times New Roman" w:cs="Times New Roman"/>
                <w:sz w:val="20"/>
                <w:szCs w:val="20"/>
              </w:rPr>
              <w:t>116,08</w:t>
            </w:r>
          </w:p>
        </w:tc>
        <w:tc>
          <w:tcPr>
            <w:tcW w:w="1269" w:type="dxa"/>
            <w:vAlign w:val="center"/>
          </w:tcPr>
          <w:p w:rsidR="00152510" w:rsidRPr="002B5053" w:rsidRDefault="00152510" w:rsidP="00994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053">
              <w:rPr>
                <w:rFonts w:ascii="Times New Roman" w:hAnsi="Times New Roman" w:cs="Times New Roman"/>
                <w:sz w:val="20"/>
                <w:szCs w:val="20"/>
              </w:rPr>
              <w:t>97,82</w:t>
            </w:r>
          </w:p>
        </w:tc>
        <w:tc>
          <w:tcPr>
            <w:tcW w:w="1345" w:type="dxa"/>
            <w:vAlign w:val="center"/>
          </w:tcPr>
          <w:p w:rsidR="00152510" w:rsidRPr="002B5053" w:rsidRDefault="00152510" w:rsidP="00994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053">
              <w:rPr>
                <w:rFonts w:ascii="Times New Roman" w:hAnsi="Times New Roman" w:cs="Times New Roman"/>
                <w:sz w:val="20"/>
                <w:szCs w:val="20"/>
              </w:rPr>
              <w:t>97,83</w:t>
            </w:r>
          </w:p>
        </w:tc>
      </w:tr>
      <w:tr w:rsidR="00152510" w:rsidRPr="00C76E65" w:rsidTr="004A6513">
        <w:tc>
          <w:tcPr>
            <w:tcW w:w="831" w:type="dxa"/>
            <w:vMerge/>
          </w:tcPr>
          <w:p w:rsidR="00152510" w:rsidRPr="00E6113A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07" w:type="dxa"/>
          </w:tcPr>
          <w:p w:rsidR="00152510" w:rsidRPr="00C76E65" w:rsidRDefault="00152510" w:rsidP="00B96CB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76FD9">
              <w:rPr>
                <w:rFonts w:ascii="Times New Roman" w:hAnsi="Times New Roman" w:cs="Times New Roman"/>
                <w:sz w:val="20"/>
                <w:szCs w:val="20"/>
              </w:rPr>
              <w:t>Число родившихся</w:t>
            </w:r>
          </w:p>
        </w:tc>
        <w:tc>
          <w:tcPr>
            <w:tcW w:w="1800" w:type="dxa"/>
          </w:tcPr>
          <w:p w:rsidR="00152510" w:rsidRPr="00600C4D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00C4D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:rsidR="00152510" w:rsidRPr="00F07556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7556">
              <w:rPr>
                <w:rFonts w:ascii="Times New Roman" w:hAnsi="Times New Roman" w:cs="Times New Roman"/>
                <w:sz w:val="20"/>
                <w:szCs w:val="20"/>
              </w:rPr>
              <w:t>386</w:t>
            </w:r>
          </w:p>
        </w:tc>
        <w:tc>
          <w:tcPr>
            <w:tcW w:w="1414" w:type="dxa"/>
          </w:tcPr>
          <w:p w:rsidR="00152510" w:rsidRPr="00F07556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7556">
              <w:rPr>
                <w:rFonts w:ascii="Times New Roman" w:hAnsi="Times New Roman" w:cs="Times New Roman"/>
                <w:sz w:val="20"/>
                <w:szCs w:val="20"/>
              </w:rPr>
              <w:t>391</w:t>
            </w:r>
          </w:p>
        </w:tc>
        <w:tc>
          <w:tcPr>
            <w:tcW w:w="1421" w:type="dxa"/>
          </w:tcPr>
          <w:p w:rsidR="00152510" w:rsidRPr="00F07556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7556">
              <w:rPr>
                <w:rFonts w:ascii="Times New Roman" w:hAnsi="Times New Roman" w:cs="Times New Roman"/>
                <w:sz w:val="20"/>
                <w:szCs w:val="20"/>
              </w:rPr>
              <w:t>493</w:t>
            </w:r>
          </w:p>
        </w:tc>
        <w:tc>
          <w:tcPr>
            <w:tcW w:w="1269" w:type="dxa"/>
          </w:tcPr>
          <w:p w:rsidR="00152510" w:rsidRPr="00F07556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7556">
              <w:rPr>
                <w:rFonts w:ascii="Times New Roman" w:hAnsi="Times New Roman" w:cs="Times New Roman"/>
                <w:sz w:val="20"/>
                <w:szCs w:val="20"/>
              </w:rPr>
              <w:t>466</w:t>
            </w:r>
          </w:p>
        </w:tc>
        <w:tc>
          <w:tcPr>
            <w:tcW w:w="1345" w:type="dxa"/>
          </w:tcPr>
          <w:p w:rsidR="00152510" w:rsidRPr="00F07556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7556">
              <w:rPr>
                <w:rFonts w:ascii="Times New Roman" w:hAnsi="Times New Roman" w:cs="Times New Roman"/>
                <w:sz w:val="20"/>
                <w:szCs w:val="20"/>
              </w:rPr>
              <w:t>468</w:t>
            </w:r>
          </w:p>
        </w:tc>
      </w:tr>
      <w:tr w:rsidR="00152510" w:rsidRPr="00C76E65" w:rsidTr="004A6513">
        <w:tc>
          <w:tcPr>
            <w:tcW w:w="831" w:type="dxa"/>
            <w:vMerge/>
          </w:tcPr>
          <w:p w:rsidR="00152510" w:rsidRPr="00E6113A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07" w:type="dxa"/>
          </w:tcPr>
          <w:p w:rsidR="00152510" w:rsidRPr="00C76E65" w:rsidRDefault="00152510" w:rsidP="00B96CB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76FD9">
              <w:rPr>
                <w:rFonts w:ascii="Times New Roman" w:hAnsi="Times New Roman" w:cs="Times New Roman"/>
                <w:sz w:val="20"/>
                <w:szCs w:val="20"/>
              </w:rPr>
              <w:t>Число умерших</w:t>
            </w:r>
          </w:p>
        </w:tc>
        <w:tc>
          <w:tcPr>
            <w:tcW w:w="1800" w:type="dxa"/>
          </w:tcPr>
          <w:p w:rsidR="00152510" w:rsidRPr="00600C4D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00C4D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:rsidR="00152510" w:rsidRPr="00F07556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7556">
              <w:rPr>
                <w:rFonts w:ascii="Times New Roman" w:hAnsi="Times New Roman" w:cs="Times New Roman"/>
                <w:sz w:val="20"/>
                <w:szCs w:val="20"/>
              </w:rPr>
              <w:t>1221</w:t>
            </w:r>
          </w:p>
        </w:tc>
        <w:tc>
          <w:tcPr>
            <w:tcW w:w="1414" w:type="dxa"/>
          </w:tcPr>
          <w:p w:rsidR="00152510" w:rsidRPr="00F07556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7556">
              <w:rPr>
                <w:rFonts w:ascii="Times New Roman" w:hAnsi="Times New Roman" w:cs="Times New Roman"/>
                <w:sz w:val="20"/>
                <w:szCs w:val="20"/>
              </w:rPr>
              <w:t>1150</w:t>
            </w:r>
          </w:p>
        </w:tc>
        <w:tc>
          <w:tcPr>
            <w:tcW w:w="1421" w:type="dxa"/>
          </w:tcPr>
          <w:p w:rsidR="00152510" w:rsidRPr="00F07556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7556">
              <w:rPr>
                <w:rFonts w:ascii="Times New Roman" w:hAnsi="Times New Roman" w:cs="Times New Roman"/>
                <w:sz w:val="20"/>
                <w:szCs w:val="20"/>
              </w:rPr>
              <w:t>1355</w:t>
            </w:r>
          </w:p>
        </w:tc>
        <w:tc>
          <w:tcPr>
            <w:tcW w:w="1269" w:type="dxa"/>
          </w:tcPr>
          <w:p w:rsidR="00152510" w:rsidRPr="00F07556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7556">
              <w:rPr>
                <w:rFonts w:ascii="Times New Roman" w:hAnsi="Times New Roman" w:cs="Times New Roman"/>
                <w:sz w:val="20"/>
                <w:szCs w:val="20"/>
              </w:rPr>
              <w:t>1340</w:t>
            </w:r>
          </w:p>
        </w:tc>
        <w:tc>
          <w:tcPr>
            <w:tcW w:w="1345" w:type="dxa"/>
          </w:tcPr>
          <w:p w:rsidR="00152510" w:rsidRPr="00F07556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7556">
              <w:rPr>
                <w:rFonts w:ascii="Times New Roman" w:hAnsi="Times New Roman" w:cs="Times New Roman"/>
                <w:sz w:val="20"/>
                <w:szCs w:val="20"/>
              </w:rPr>
              <w:t>1323</w:t>
            </w:r>
          </w:p>
        </w:tc>
      </w:tr>
      <w:tr w:rsidR="00152510" w:rsidRPr="00C76E65" w:rsidTr="00314B36">
        <w:tc>
          <w:tcPr>
            <w:tcW w:w="831" w:type="dxa"/>
            <w:vMerge w:val="restart"/>
          </w:tcPr>
          <w:p w:rsidR="00152510" w:rsidRPr="00C76E65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6E65">
              <w:rPr>
                <w:rFonts w:ascii="Times New Roman" w:hAnsi="Times New Roman" w:cs="Times New Roman"/>
                <w:b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</w:p>
          <w:p w:rsidR="00152510" w:rsidRPr="00C76E65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6E6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152510" w:rsidRPr="00C76E65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6E6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152510" w:rsidRPr="00C76E65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6E6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152510" w:rsidRPr="00C76E65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6E6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152510" w:rsidRPr="00C76E65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6E6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152510" w:rsidRPr="00C76E65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6E6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152510" w:rsidRPr="00C76E65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6E6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6E6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2" w:type="dxa"/>
            <w:gridSpan w:val="7"/>
          </w:tcPr>
          <w:p w:rsidR="00152510" w:rsidRPr="00C76E65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6E65">
              <w:rPr>
                <w:rFonts w:ascii="Times New Roman" w:hAnsi="Times New Roman" w:cs="Times New Roman"/>
                <w:b/>
                <w:bCs/>
              </w:rPr>
              <w:t>Промышленное производство</w:t>
            </w:r>
          </w:p>
        </w:tc>
      </w:tr>
      <w:tr w:rsidR="00152510" w:rsidRPr="00C76E65" w:rsidTr="004A6513">
        <w:trPr>
          <w:trHeight w:val="349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</w:tcPr>
          <w:p w:rsidR="00152510" w:rsidRPr="00C76E65" w:rsidRDefault="00152510" w:rsidP="00D233D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bCs/>
                <w:sz w:val="20"/>
                <w:szCs w:val="20"/>
              </w:rPr>
              <w:t>Производство продукции в сопоставимых ценах, всего</w:t>
            </w:r>
          </w:p>
        </w:tc>
        <w:tc>
          <w:tcPr>
            <w:tcW w:w="1800" w:type="dxa"/>
            <w:vAlign w:val="center"/>
          </w:tcPr>
          <w:p w:rsidR="00152510" w:rsidRPr="00600C4D" w:rsidRDefault="00152510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C4D">
              <w:rPr>
                <w:rFonts w:ascii="Times New Roman" w:hAnsi="Times New Roman" w:cs="Times New Roman"/>
                <w:sz w:val="20"/>
                <w:szCs w:val="20"/>
              </w:rPr>
              <w:t>тыс.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0C4D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152510" w:rsidRPr="00C76E65" w:rsidRDefault="00152510" w:rsidP="005F4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12 996 636</w:t>
            </w:r>
          </w:p>
        </w:tc>
        <w:tc>
          <w:tcPr>
            <w:tcW w:w="1414" w:type="dxa"/>
            <w:tcBorders>
              <w:left w:val="nil"/>
            </w:tcBorders>
            <w:vAlign w:val="center"/>
          </w:tcPr>
          <w:p w:rsidR="00152510" w:rsidRPr="00C76E65" w:rsidRDefault="00152510" w:rsidP="00D57F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10 584 536</w:t>
            </w:r>
          </w:p>
        </w:tc>
        <w:tc>
          <w:tcPr>
            <w:tcW w:w="1421" w:type="dxa"/>
            <w:tcBorders>
              <w:left w:val="nil"/>
            </w:tcBorders>
            <w:vAlign w:val="center"/>
          </w:tcPr>
          <w:p w:rsidR="00152510" w:rsidRPr="00C76E65" w:rsidRDefault="00152510" w:rsidP="002219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22 099 750</w:t>
            </w:r>
          </w:p>
        </w:tc>
        <w:tc>
          <w:tcPr>
            <w:tcW w:w="1269" w:type="dxa"/>
            <w:tcBorders>
              <w:left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22 347 281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22 727 187</w:t>
            </w:r>
          </w:p>
        </w:tc>
      </w:tr>
      <w:tr w:rsidR="00152510" w:rsidRPr="00C76E65" w:rsidTr="005F4F6A">
        <w:trPr>
          <w:trHeight w:val="50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52510" w:rsidRPr="00C76E65" w:rsidRDefault="00152510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152510" w:rsidRPr="00600C4D" w:rsidRDefault="00152510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C4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152510" w:rsidRPr="00C76E65" w:rsidRDefault="00152510" w:rsidP="00D57F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140,7</w:t>
            </w:r>
          </w:p>
        </w:tc>
        <w:tc>
          <w:tcPr>
            <w:tcW w:w="1414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D57F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81,4</w:t>
            </w:r>
          </w:p>
        </w:tc>
        <w:tc>
          <w:tcPr>
            <w:tcW w:w="1421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597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2,1р.</w:t>
            </w:r>
          </w:p>
        </w:tc>
        <w:tc>
          <w:tcPr>
            <w:tcW w:w="1269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101,1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101,7</w:t>
            </w:r>
          </w:p>
        </w:tc>
      </w:tr>
      <w:tr w:rsidR="00152510" w:rsidRPr="00C76E65" w:rsidTr="005F4F6A">
        <w:trPr>
          <w:trHeight w:val="50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52510" w:rsidRPr="00C76E65" w:rsidRDefault="00152510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152510" w:rsidRPr="00600C4D" w:rsidRDefault="00152510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510" w:rsidRPr="00C76E65" w:rsidTr="005F4F6A">
        <w:trPr>
          <w:trHeight w:val="50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52510" w:rsidRPr="00C76E65" w:rsidRDefault="00152510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Раздел  </w:t>
            </w:r>
            <w:r w:rsidRPr="00C76E6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  Добыча полезных ископаемых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152510" w:rsidRPr="00600C4D" w:rsidRDefault="00152510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C4D">
              <w:rPr>
                <w:rFonts w:ascii="Times New Roman" w:hAnsi="Times New Roman" w:cs="Times New Roman"/>
                <w:sz w:val="20"/>
                <w:szCs w:val="20"/>
              </w:rPr>
              <w:t>тыс. руб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22 047</w:t>
            </w:r>
          </w:p>
        </w:tc>
        <w:tc>
          <w:tcPr>
            <w:tcW w:w="1414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22 845</w:t>
            </w:r>
          </w:p>
        </w:tc>
        <w:tc>
          <w:tcPr>
            <w:tcW w:w="1421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79 791</w:t>
            </w:r>
          </w:p>
        </w:tc>
        <w:tc>
          <w:tcPr>
            <w:tcW w:w="1269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350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81 996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82 546</w:t>
            </w:r>
          </w:p>
        </w:tc>
      </w:tr>
      <w:tr w:rsidR="00152510" w:rsidRPr="00C76E65" w:rsidTr="005F4F6A">
        <w:trPr>
          <w:trHeight w:val="107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52510" w:rsidRPr="00C76E65" w:rsidRDefault="00152510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152510" w:rsidRPr="00600C4D" w:rsidRDefault="00152510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C4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92,8</w:t>
            </w:r>
          </w:p>
        </w:tc>
        <w:tc>
          <w:tcPr>
            <w:tcW w:w="1414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103,6</w:t>
            </w:r>
          </w:p>
        </w:tc>
        <w:tc>
          <w:tcPr>
            <w:tcW w:w="1421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3,5р.</w:t>
            </w:r>
          </w:p>
        </w:tc>
        <w:tc>
          <w:tcPr>
            <w:tcW w:w="1269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102,8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100,7</w:t>
            </w:r>
          </w:p>
        </w:tc>
      </w:tr>
      <w:tr w:rsidR="00152510" w:rsidRPr="00C76E65" w:rsidTr="005F4F6A">
        <w:trPr>
          <w:trHeight w:val="50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07" w:type="dxa"/>
          </w:tcPr>
          <w:p w:rsidR="00152510" w:rsidRPr="00C76E65" w:rsidRDefault="00152510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Pr="00C76E6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  Обрабатывающие производства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152510" w:rsidRPr="00600C4D" w:rsidRDefault="00152510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C4D">
              <w:rPr>
                <w:rFonts w:ascii="Times New Roman" w:hAnsi="Times New Roman" w:cs="Times New Roman"/>
                <w:sz w:val="20"/>
                <w:szCs w:val="20"/>
              </w:rPr>
              <w:t>тыс. руб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12 310 296</w:t>
            </w:r>
          </w:p>
        </w:tc>
        <w:tc>
          <w:tcPr>
            <w:tcW w:w="1414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9 903 945</w:t>
            </w:r>
          </w:p>
        </w:tc>
        <w:tc>
          <w:tcPr>
            <w:tcW w:w="1421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21 148 407</w:t>
            </w:r>
          </w:p>
        </w:tc>
        <w:tc>
          <w:tcPr>
            <w:tcW w:w="1269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21 393 687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21 772 965</w:t>
            </w:r>
          </w:p>
        </w:tc>
      </w:tr>
      <w:tr w:rsidR="00152510" w:rsidRPr="00C76E65" w:rsidTr="005F4F6A">
        <w:trPr>
          <w:trHeight w:val="171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52510" w:rsidRPr="00C76E65" w:rsidRDefault="00152510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152510" w:rsidRPr="00600C4D" w:rsidRDefault="00152510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C4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143,5</w:t>
            </w:r>
          </w:p>
        </w:tc>
        <w:tc>
          <w:tcPr>
            <w:tcW w:w="1414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80,5</w:t>
            </w:r>
          </w:p>
        </w:tc>
        <w:tc>
          <w:tcPr>
            <w:tcW w:w="1421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2,1р.</w:t>
            </w:r>
          </w:p>
        </w:tc>
        <w:tc>
          <w:tcPr>
            <w:tcW w:w="1269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101,2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101,8</w:t>
            </w:r>
          </w:p>
        </w:tc>
      </w:tr>
      <w:tr w:rsidR="00152510" w:rsidRPr="00C76E65" w:rsidTr="005F4F6A">
        <w:trPr>
          <w:trHeight w:val="100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52510" w:rsidRPr="00C76E65" w:rsidRDefault="00152510" w:rsidP="00656EDB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Класс 10 Производство пищевых продуктов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152510" w:rsidRPr="00600C4D" w:rsidRDefault="00152510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C4D">
              <w:rPr>
                <w:rFonts w:ascii="Times New Roman" w:hAnsi="Times New Roman" w:cs="Times New Roman"/>
                <w:sz w:val="20"/>
                <w:szCs w:val="20"/>
              </w:rPr>
              <w:t>тыс. руб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152510" w:rsidRPr="00C76E65" w:rsidRDefault="00152510" w:rsidP="00350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1 476 561</w:t>
            </w:r>
          </w:p>
        </w:tc>
        <w:tc>
          <w:tcPr>
            <w:tcW w:w="1414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350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1 469 331</w:t>
            </w:r>
          </w:p>
        </w:tc>
        <w:tc>
          <w:tcPr>
            <w:tcW w:w="1421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350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7 871 859</w:t>
            </w:r>
          </w:p>
        </w:tc>
        <w:tc>
          <w:tcPr>
            <w:tcW w:w="1269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410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7 866 259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410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7 855 461</w:t>
            </w:r>
          </w:p>
        </w:tc>
      </w:tr>
      <w:tr w:rsidR="00152510" w:rsidRPr="00C76E65" w:rsidTr="005F4F6A">
        <w:trPr>
          <w:trHeight w:val="50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52510" w:rsidRPr="00C76E65" w:rsidRDefault="00152510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152510" w:rsidRPr="00600C4D" w:rsidRDefault="00152510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C4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86,8</w:t>
            </w:r>
          </w:p>
        </w:tc>
        <w:tc>
          <w:tcPr>
            <w:tcW w:w="1414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99,5</w:t>
            </w:r>
          </w:p>
        </w:tc>
        <w:tc>
          <w:tcPr>
            <w:tcW w:w="1421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5,4р.</w:t>
            </w:r>
          </w:p>
        </w:tc>
        <w:tc>
          <w:tcPr>
            <w:tcW w:w="1269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152510" w:rsidRPr="00C76E65" w:rsidTr="005F4F6A">
        <w:trPr>
          <w:trHeight w:val="161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52510" w:rsidRPr="00C76E65" w:rsidRDefault="00152510" w:rsidP="0087216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Класс 11 Производство напитков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152510" w:rsidRPr="00600C4D" w:rsidRDefault="00152510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C4D">
              <w:rPr>
                <w:rFonts w:ascii="Times New Roman" w:hAnsi="Times New Roman" w:cs="Times New Roman"/>
                <w:sz w:val="20"/>
                <w:szCs w:val="20"/>
              </w:rPr>
              <w:t>тыс. руб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33 475</w:t>
            </w:r>
          </w:p>
        </w:tc>
        <w:tc>
          <w:tcPr>
            <w:tcW w:w="1414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38 497</w:t>
            </w:r>
          </w:p>
        </w:tc>
        <w:tc>
          <w:tcPr>
            <w:tcW w:w="1421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062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44 271 </w:t>
            </w:r>
          </w:p>
        </w:tc>
        <w:tc>
          <w:tcPr>
            <w:tcW w:w="1269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062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53 184 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062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63 751 </w:t>
            </w:r>
          </w:p>
        </w:tc>
      </w:tr>
      <w:tr w:rsidR="00152510" w:rsidRPr="00C76E65" w:rsidTr="005F4F6A">
        <w:trPr>
          <w:trHeight w:val="102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52510" w:rsidRPr="00C76E65" w:rsidRDefault="00152510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152510" w:rsidRPr="00600C4D" w:rsidRDefault="00152510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C4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1414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115,0</w:t>
            </w:r>
          </w:p>
        </w:tc>
        <w:tc>
          <w:tcPr>
            <w:tcW w:w="1421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062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115,0 </w:t>
            </w:r>
          </w:p>
        </w:tc>
        <w:tc>
          <w:tcPr>
            <w:tcW w:w="1269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062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120,1 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062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119,9 </w:t>
            </w:r>
          </w:p>
        </w:tc>
      </w:tr>
      <w:tr w:rsidR="00152510" w:rsidRPr="00C76E65" w:rsidTr="005F4F6A">
        <w:trPr>
          <w:trHeight w:val="50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52510" w:rsidRPr="00C76E65" w:rsidRDefault="00152510" w:rsidP="0087216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Класс 14 Производство одежды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152510" w:rsidRPr="00600C4D" w:rsidRDefault="00152510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C4D">
              <w:rPr>
                <w:rFonts w:ascii="Times New Roman" w:hAnsi="Times New Roman" w:cs="Times New Roman"/>
                <w:sz w:val="20"/>
                <w:szCs w:val="20"/>
              </w:rPr>
              <w:t>тыс. руб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12 107</w:t>
            </w:r>
          </w:p>
        </w:tc>
        <w:tc>
          <w:tcPr>
            <w:tcW w:w="1414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12 694</w:t>
            </w:r>
          </w:p>
        </w:tc>
        <w:tc>
          <w:tcPr>
            <w:tcW w:w="1421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062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 11 699 </w:t>
            </w:r>
          </w:p>
        </w:tc>
        <w:tc>
          <w:tcPr>
            <w:tcW w:w="1269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062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11 804 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062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11 909 </w:t>
            </w:r>
          </w:p>
        </w:tc>
      </w:tr>
      <w:tr w:rsidR="00152510" w:rsidRPr="00C76E65" w:rsidTr="005F4F6A">
        <w:trPr>
          <w:trHeight w:val="50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52510" w:rsidRPr="00C76E65" w:rsidRDefault="00152510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152510" w:rsidRPr="00600C4D" w:rsidRDefault="00152510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C4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89,7</w:t>
            </w:r>
          </w:p>
        </w:tc>
        <w:tc>
          <w:tcPr>
            <w:tcW w:w="1414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410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104,8</w:t>
            </w:r>
          </w:p>
        </w:tc>
        <w:tc>
          <w:tcPr>
            <w:tcW w:w="1421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062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92,2 </w:t>
            </w:r>
          </w:p>
        </w:tc>
        <w:tc>
          <w:tcPr>
            <w:tcW w:w="1269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062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100,9 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062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100,9 </w:t>
            </w:r>
          </w:p>
        </w:tc>
      </w:tr>
      <w:tr w:rsidR="00152510" w:rsidRPr="00C76E65" w:rsidTr="004A6513">
        <w:trPr>
          <w:trHeight w:val="349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52510" w:rsidRPr="00C76E65" w:rsidRDefault="00152510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Класс 16 Обработка древесины и производство изделий из дерева и пробки, кроме мебели, производство изделий из соломки и материалов для плетения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152510" w:rsidRPr="00600C4D" w:rsidRDefault="00152510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C4D">
              <w:rPr>
                <w:rFonts w:ascii="Times New Roman" w:hAnsi="Times New Roman" w:cs="Times New Roman"/>
                <w:sz w:val="20"/>
                <w:szCs w:val="20"/>
              </w:rPr>
              <w:t>тыс. руб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373 242</w:t>
            </w:r>
          </w:p>
        </w:tc>
        <w:tc>
          <w:tcPr>
            <w:tcW w:w="1414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399 458</w:t>
            </w:r>
          </w:p>
        </w:tc>
        <w:tc>
          <w:tcPr>
            <w:tcW w:w="1421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062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427 676 </w:t>
            </w:r>
          </w:p>
        </w:tc>
        <w:tc>
          <w:tcPr>
            <w:tcW w:w="1269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062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458 344 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062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491 725 </w:t>
            </w:r>
          </w:p>
        </w:tc>
      </w:tr>
      <w:tr w:rsidR="00152510" w:rsidRPr="00C76E65" w:rsidTr="004A6513">
        <w:trPr>
          <w:trHeight w:val="349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52510" w:rsidRPr="00C76E65" w:rsidRDefault="00152510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152510" w:rsidRPr="00600C4D" w:rsidRDefault="00152510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C4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  <w:tc>
          <w:tcPr>
            <w:tcW w:w="1414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107,0</w:t>
            </w:r>
          </w:p>
        </w:tc>
        <w:tc>
          <w:tcPr>
            <w:tcW w:w="1421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062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107,1 </w:t>
            </w:r>
          </w:p>
        </w:tc>
        <w:tc>
          <w:tcPr>
            <w:tcW w:w="1269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062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107,2 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062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107,3 </w:t>
            </w:r>
          </w:p>
        </w:tc>
      </w:tr>
      <w:tr w:rsidR="00152510" w:rsidRPr="00C76E65" w:rsidTr="004A6513">
        <w:trPr>
          <w:trHeight w:val="349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52510" w:rsidRPr="00C76E65" w:rsidRDefault="00152510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Класс 18 Деятельность полиграфическая и копирование носителей информации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152510" w:rsidRPr="00600C4D" w:rsidRDefault="00152510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C4D">
              <w:rPr>
                <w:rFonts w:ascii="Times New Roman" w:hAnsi="Times New Roman" w:cs="Times New Roman"/>
                <w:sz w:val="20"/>
                <w:szCs w:val="20"/>
              </w:rPr>
              <w:t>тыс. руб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152510" w:rsidRPr="00C76E65" w:rsidRDefault="00152510" w:rsidP="00B8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28 070</w:t>
            </w:r>
          </w:p>
        </w:tc>
        <w:tc>
          <w:tcPr>
            <w:tcW w:w="1414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B8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36 300</w:t>
            </w:r>
          </w:p>
        </w:tc>
        <w:tc>
          <w:tcPr>
            <w:tcW w:w="1421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062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36 300 </w:t>
            </w:r>
          </w:p>
        </w:tc>
        <w:tc>
          <w:tcPr>
            <w:tcW w:w="1269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062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36 300 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062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36 300 </w:t>
            </w:r>
          </w:p>
        </w:tc>
      </w:tr>
      <w:tr w:rsidR="00152510" w:rsidRPr="00C76E65" w:rsidTr="005F4F6A">
        <w:trPr>
          <w:trHeight w:val="182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52510" w:rsidRPr="00C76E65" w:rsidRDefault="00152510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152510" w:rsidRPr="00600C4D" w:rsidRDefault="00152510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C4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77,7</w:t>
            </w:r>
          </w:p>
        </w:tc>
        <w:tc>
          <w:tcPr>
            <w:tcW w:w="1414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129,3</w:t>
            </w:r>
          </w:p>
        </w:tc>
        <w:tc>
          <w:tcPr>
            <w:tcW w:w="1421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062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269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062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062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152510" w:rsidRPr="00C76E65" w:rsidTr="004A6513">
        <w:trPr>
          <w:trHeight w:val="349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52510" w:rsidRPr="00C76E65" w:rsidRDefault="00152510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Класс 22 Производство резиновых и пластмассовых изделий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152510" w:rsidRPr="00600C4D" w:rsidRDefault="00152510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C4D">
              <w:rPr>
                <w:rFonts w:ascii="Times New Roman" w:hAnsi="Times New Roman" w:cs="Times New Roman"/>
                <w:sz w:val="20"/>
                <w:szCs w:val="20"/>
              </w:rPr>
              <w:t>тыс.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0C4D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152510" w:rsidRPr="00C76E65" w:rsidRDefault="00152510" w:rsidP="005F3B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3 478</w:t>
            </w:r>
          </w:p>
        </w:tc>
        <w:tc>
          <w:tcPr>
            <w:tcW w:w="1414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3 512</w:t>
            </w:r>
          </w:p>
        </w:tc>
        <w:tc>
          <w:tcPr>
            <w:tcW w:w="1421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062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2 514 </w:t>
            </w:r>
          </w:p>
        </w:tc>
        <w:tc>
          <w:tcPr>
            <w:tcW w:w="1269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062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2 617 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062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2 721 </w:t>
            </w:r>
          </w:p>
        </w:tc>
      </w:tr>
      <w:tr w:rsidR="00152510" w:rsidRPr="00C76E65" w:rsidTr="005F4F6A">
        <w:trPr>
          <w:trHeight w:val="187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52510" w:rsidRPr="00C76E65" w:rsidRDefault="00152510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152510" w:rsidRPr="00600C4D" w:rsidRDefault="00152510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C4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101,1</w:t>
            </w:r>
          </w:p>
        </w:tc>
        <w:tc>
          <w:tcPr>
            <w:tcW w:w="1414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101,0</w:t>
            </w:r>
          </w:p>
        </w:tc>
        <w:tc>
          <w:tcPr>
            <w:tcW w:w="1421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062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71,6 </w:t>
            </w:r>
          </w:p>
        </w:tc>
        <w:tc>
          <w:tcPr>
            <w:tcW w:w="1269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062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104,4 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062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104,0 </w:t>
            </w:r>
          </w:p>
        </w:tc>
      </w:tr>
      <w:tr w:rsidR="00152510" w:rsidRPr="00C76E65" w:rsidTr="004A6513">
        <w:trPr>
          <w:trHeight w:val="349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52510" w:rsidRPr="00C76E65" w:rsidRDefault="00152510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Класс 23  Производство прочей неметаллической минеральной продукции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152510" w:rsidRPr="00600C4D" w:rsidRDefault="00152510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C4D">
              <w:rPr>
                <w:rFonts w:ascii="Times New Roman" w:hAnsi="Times New Roman" w:cs="Times New Roman"/>
                <w:sz w:val="20"/>
                <w:szCs w:val="20"/>
              </w:rPr>
              <w:t>тыс.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0C4D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268 424</w:t>
            </w:r>
          </w:p>
        </w:tc>
        <w:tc>
          <w:tcPr>
            <w:tcW w:w="1414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281 465</w:t>
            </w:r>
          </w:p>
        </w:tc>
        <w:tc>
          <w:tcPr>
            <w:tcW w:w="1421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013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4 089 847</w:t>
            </w:r>
          </w:p>
        </w:tc>
        <w:tc>
          <w:tcPr>
            <w:tcW w:w="1269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4 097 451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4 108 092</w:t>
            </w:r>
          </w:p>
        </w:tc>
      </w:tr>
      <w:tr w:rsidR="00152510" w:rsidRPr="00C76E65" w:rsidTr="005F4F6A">
        <w:trPr>
          <w:trHeight w:val="50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52510" w:rsidRPr="00C76E65" w:rsidRDefault="00152510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152510" w:rsidRPr="00600C4D" w:rsidRDefault="00152510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C4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114,9</w:t>
            </w:r>
          </w:p>
        </w:tc>
        <w:tc>
          <w:tcPr>
            <w:tcW w:w="1414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104,9</w:t>
            </w:r>
          </w:p>
        </w:tc>
        <w:tc>
          <w:tcPr>
            <w:tcW w:w="1421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в 14,5р.</w:t>
            </w:r>
          </w:p>
        </w:tc>
        <w:tc>
          <w:tcPr>
            <w:tcW w:w="1269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100,2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100,3</w:t>
            </w:r>
          </w:p>
        </w:tc>
      </w:tr>
      <w:tr w:rsidR="00152510" w:rsidRPr="00C76E65" w:rsidTr="004A6513">
        <w:trPr>
          <w:trHeight w:val="349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52510" w:rsidRPr="00C76E65" w:rsidRDefault="00152510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Класс 25  Производство готовых металлических изделий, кроме машин и оборудования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152510" w:rsidRPr="00600C4D" w:rsidRDefault="00152510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C4D">
              <w:rPr>
                <w:rFonts w:ascii="Times New Roman" w:hAnsi="Times New Roman" w:cs="Times New Roman"/>
                <w:sz w:val="20"/>
                <w:szCs w:val="20"/>
              </w:rPr>
              <w:t>тыс.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0C4D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856 855</w:t>
            </w:r>
          </w:p>
        </w:tc>
        <w:tc>
          <w:tcPr>
            <w:tcW w:w="1414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943 310</w:t>
            </w:r>
          </w:p>
        </w:tc>
        <w:tc>
          <w:tcPr>
            <w:tcW w:w="1421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9A6C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968 312 </w:t>
            </w:r>
          </w:p>
        </w:tc>
        <w:tc>
          <w:tcPr>
            <w:tcW w:w="1269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9A6C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1 000 477 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9A6C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1 034 195 </w:t>
            </w:r>
          </w:p>
        </w:tc>
      </w:tr>
      <w:tr w:rsidR="00152510" w:rsidRPr="00C76E65" w:rsidTr="005F4F6A">
        <w:trPr>
          <w:trHeight w:val="50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52510" w:rsidRPr="00C76E65" w:rsidRDefault="00152510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152510" w:rsidRPr="00600C4D" w:rsidRDefault="00152510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C4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205,6</w:t>
            </w:r>
          </w:p>
        </w:tc>
        <w:tc>
          <w:tcPr>
            <w:tcW w:w="1414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110,1</w:t>
            </w:r>
          </w:p>
        </w:tc>
        <w:tc>
          <w:tcPr>
            <w:tcW w:w="1421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9A6C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102,7 </w:t>
            </w:r>
          </w:p>
        </w:tc>
        <w:tc>
          <w:tcPr>
            <w:tcW w:w="1269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9A6C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103,3 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9A6C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103,4 </w:t>
            </w:r>
          </w:p>
        </w:tc>
      </w:tr>
      <w:tr w:rsidR="00152510" w:rsidRPr="00C76E65" w:rsidTr="004A6513">
        <w:trPr>
          <w:trHeight w:val="349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52510" w:rsidRPr="00C76E65" w:rsidRDefault="00152510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Класс 27 Производство электрического оборудования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152510" w:rsidRPr="00600C4D" w:rsidRDefault="00152510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C4D">
              <w:rPr>
                <w:rFonts w:ascii="Times New Roman" w:hAnsi="Times New Roman" w:cs="Times New Roman"/>
                <w:sz w:val="20"/>
                <w:szCs w:val="20"/>
              </w:rPr>
              <w:t>тыс.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0C4D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152510" w:rsidRPr="00C76E65" w:rsidRDefault="00152510" w:rsidP="0077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1 994 576</w:t>
            </w:r>
          </w:p>
        </w:tc>
        <w:tc>
          <w:tcPr>
            <w:tcW w:w="1414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77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2 062 613</w:t>
            </w:r>
          </w:p>
        </w:tc>
        <w:tc>
          <w:tcPr>
            <w:tcW w:w="1421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9A6C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2 305 031 </w:t>
            </w:r>
          </w:p>
        </w:tc>
        <w:tc>
          <w:tcPr>
            <w:tcW w:w="1269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9A6C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2 400 325 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9A6C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2 502 687 </w:t>
            </w:r>
          </w:p>
        </w:tc>
      </w:tr>
      <w:tr w:rsidR="00152510" w:rsidRPr="00C76E65" w:rsidTr="005F4F6A">
        <w:trPr>
          <w:trHeight w:val="138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52510" w:rsidRPr="00C76E65" w:rsidRDefault="00152510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152510" w:rsidRPr="00600C4D" w:rsidRDefault="00152510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C4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121,8</w:t>
            </w:r>
          </w:p>
        </w:tc>
        <w:tc>
          <w:tcPr>
            <w:tcW w:w="1414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103,4</w:t>
            </w:r>
          </w:p>
        </w:tc>
        <w:tc>
          <w:tcPr>
            <w:tcW w:w="1421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9A6C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111,8 </w:t>
            </w:r>
          </w:p>
        </w:tc>
        <w:tc>
          <w:tcPr>
            <w:tcW w:w="1269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9A6C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104,1 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9A6C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104,3 </w:t>
            </w:r>
          </w:p>
        </w:tc>
      </w:tr>
      <w:tr w:rsidR="00152510" w:rsidRPr="00C76E65" w:rsidTr="004A6513">
        <w:trPr>
          <w:trHeight w:val="349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52510" w:rsidRPr="00C76E65" w:rsidRDefault="00152510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Класс 28 Производство машин и оборудования, не включенных в другие группировки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152510" w:rsidRPr="00600C4D" w:rsidRDefault="00152510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C4D">
              <w:rPr>
                <w:rFonts w:ascii="Times New Roman" w:hAnsi="Times New Roman" w:cs="Times New Roman"/>
                <w:sz w:val="20"/>
                <w:szCs w:val="20"/>
              </w:rPr>
              <w:t>тыс.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0C4D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958 030</w:t>
            </w:r>
          </w:p>
        </w:tc>
        <w:tc>
          <w:tcPr>
            <w:tcW w:w="1414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770A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1 553 430</w:t>
            </w:r>
          </w:p>
        </w:tc>
        <w:tc>
          <w:tcPr>
            <w:tcW w:w="1421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9A6C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1 983 497 </w:t>
            </w:r>
          </w:p>
        </w:tc>
        <w:tc>
          <w:tcPr>
            <w:tcW w:w="1269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9A6C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2 089 710 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9A6C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2 288 910 </w:t>
            </w:r>
          </w:p>
        </w:tc>
      </w:tr>
      <w:tr w:rsidR="00152510" w:rsidRPr="00C76E65" w:rsidTr="005F4F6A">
        <w:trPr>
          <w:trHeight w:val="158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52510" w:rsidRPr="00C76E65" w:rsidRDefault="00152510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152510" w:rsidRPr="00600C4D" w:rsidRDefault="00152510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C4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42,5</w:t>
            </w:r>
          </w:p>
        </w:tc>
        <w:tc>
          <w:tcPr>
            <w:tcW w:w="1414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162,1</w:t>
            </w:r>
          </w:p>
        </w:tc>
        <w:tc>
          <w:tcPr>
            <w:tcW w:w="1421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9A6C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127,7 </w:t>
            </w:r>
          </w:p>
        </w:tc>
        <w:tc>
          <w:tcPr>
            <w:tcW w:w="1269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9A6C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105,4 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9A6C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109,5 </w:t>
            </w:r>
          </w:p>
        </w:tc>
      </w:tr>
      <w:tr w:rsidR="00152510" w:rsidRPr="00C76E65" w:rsidTr="004A6513">
        <w:trPr>
          <w:trHeight w:val="349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52510" w:rsidRPr="00C76E65" w:rsidRDefault="00152510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Класс 29 Производство автотранспортных средств, прицепов и полуприцепов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152510" w:rsidRPr="00600C4D" w:rsidRDefault="00152510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C4D">
              <w:rPr>
                <w:rFonts w:ascii="Times New Roman" w:hAnsi="Times New Roman" w:cs="Times New Roman"/>
                <w:sz w:val="20"/>
                <w:szCs w:val="20"/>
              </w:rPr>
              <w:t>тыс.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0C4D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702</w:t>
            </w:r>
          </w:p>
        </w:tc>
        <w:tc>
          <w:tcPr>
            <w:tcW w:w="1414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770ACA">
            <w:pPr>
              <w:jc w:val="center"/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702</w:t>
            </w:r>
          </w:p>
        </w:tc>
        <w:tc>
          <w:tcPr>
            <w:tcW w:w="1421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9A6C2A">
            <w:pPr>
              <w:jc w:val="center"/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702 </w:t>
            </w:r>
          </w:p>
        </w:tc>
        <w:tc>
          <w:tcPr>
            <w:tcW w:w="1269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9A6C2A">
            <w:pPr>
              <w:jc w:val="center"/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702 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9A6C2A">
            <w:pPr>
              <w:jc w:val="center"/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702 </w:t>
            </w:r>
          </w:p>
        </w:tc>
      </w:tr>
      <w:tr w:rsidR="00152510" w:rsidRPr="00C76E65" w:rsidTr="005F4F6A">
        <w:trPr>
          <w:trHeight w:val="343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52510" w:rsidRPr="00C76E65" w:rsidRDefault="00152510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152510" w:rsidRPr="00600C4D" w:rsidRDefault="00152510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C4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414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770ACA">
            <w:pPr>
              <w:jc w:val="center"/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421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9A6C2A">
            <w:pPr>
              <w:jc w:val="center"/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269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9A6C2A">
            <w:pPr>
              <w:jc w:val="center"/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9A6C2A">
            <w:pPr>
              <w:jc w:val="center"/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100,0 </w:t>
            </w:r>
          </w:p>
        </w:tc>
      </w:tr>
      <w:tr w:rsidR="00152510" w:rsidRPr="00C76E65" w:rsidTr="005F4F6A">
        <w:trPr>
          <w:trHeight w:val="50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52510" w:rsidRPr="00C76E65" w:rsidRDefault="00152510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Класс 33 Ремонт и монтаж машин и оборудования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152510" w:rsidRPr="00600C4D" w:rsidRDefault="00152510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C4D">
              <w:rPr>
                <w:rFonts w:ascii="Times New Roman" w:hAnsi="Times New Roman" w:cs="Times New Roman"/>
                <w:sz w:val="20"/>
                <w:szCs w:val="20"/>
              </w:rPr>
              <w:t>тыс.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0C4D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6 304 776</w:t>
            </w:r>
          </w:p>
        </w:tc>
        <w:tc>
          <w:tcPr>
            <w:tcW w:w="1414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3 102 634</w:t>
            </w:r>
          </w:p>
        </w:tc>
        <w:tc>
          <w:tcPr>
            <w:tcW w:w="1421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9A6C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3 406 699 </w:t>
            </w:r>
          </w:p>
        </w:tc>
        <w:tc>
          <w:tcPr>
            <w:tcW w:w="1269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9A6C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3 376 514 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9A6C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3 376 514 </w:t>
            </w:r>
          </w:p>
        </w:tc>
      </w:tr>
      <w:tr w:rsidR="00152510" w:rsidRPr="00C76E65" w:rsidTr="005F4F6A">
        <w:trPr>
          <w:trHeight w:val="50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52510" w:rsidRPr="00C76E65" w:rsidRDefault="00152510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152510" w:rsidRPr="00600C4D" w:rsidRDefault="00152510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C4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347,2</w:t>
            </w:r>
          </w:p>
        </w:tc>
        <w:tc>
          <w:tcPr>
            <w:tcW w:w="1414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49,2</w:t>
            </w:r>
          </w:p>
        </w:tc>
        <w:tc>
          <w:tcPr>
            <w:tcW w:w="1421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9A6C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109,8 </w:t>
            </w:r>
          </w:p>
        </w:tc>
        <w:tc>
          <w:tcPr>
            <w:tcW w:w="1269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9A6C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99,1 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9A6C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100,0 </w:t>
            </w:r>
          </w:p>
        </w:tc>
      </w:tr>
      <w:tr w:rsidR="00152510" w:rsidRPr="00C76E65" w:rsidTr="00994D09">
        <w:trPr>
          <w:trHeight w:val="382"/>
        </w:trPr>
        <w:tc>
          <w:tcPr>
            <w:tcW w:w="831" w:type="dxa"/>
            <w:vMerge/>
            <w:noWrap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52510" w:rsidRPr="00C76E65" w:rsidRDefault="00152510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Pr="00C76E65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D</w:t>
            </w: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электрической энергией, газом и паром; кондиционирование воздуха 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152510" w:rsidRPr="00600C4D" w:rsidRDefault="00152510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C4D">
              <w:rPr>
                <w:rFonts w:ascii="Times New Roman" w:hAnsi="Times New Roman" w:cs="Times New Roman"/>
                <w:sz w:val="20"/>
                <w:szCs w:val="20"/>
              </w:rPr>
              <w:t>тыс.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0C4D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152510" w:rsidRPr="00C76E65" w:rsidRDefault="00152510" w:rsidP="00994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525 089</w:t>
            </w:r>
          </w:p>
        </w:tc>
        <w:tc>
          <w:tcPr>
            <w:tcW w:w="1414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994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518 402</w:t>
            </w:r>
          </w:p>
        </w:tc>
        <w:tc>
          <w:tcPr>
            <w:tcW w:w="1421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994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696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003</w:t>
            </w:r>
          </w:p>
        </w:tc>
        <w:tc>
          <w:tcPr>
            <w:tcW w:w="1269" w:type="dxa"/>
            <w:tcBorders>
              <w:top w:val="nil"/>
              <w:left w:val="nil"/>
            </w:tcBorders>
            <w:vAlign w:val="center"/>
          </w:tcPr>
          <w:p w:rsidR="00152510" w:rsidRPr="00994D09" w:rsidRDefault="00152510" w:rsidP="00994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696 003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52510" w:rsidRPr="00994D09" w:rsidRDefault="00152510" w:rsidP="00994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696 077</w:t>
            </w:r>
          </w:p>
        </w:tc>
      </w:tr>
      <w:tr w:rsidR="00152510" w:rsidRPr="00C76E65" w:rsidTr="005F4F6A">
        <w:trPr>
          <w:trHeight w:val="232"/>
        </w:trPr>
        <w:tc>
          <w:tcPr>
            <w:tcW w:w="831" w:type="dxa"/>
            <w:vMerge/>
            <w:noWrap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52510" w:rsidRPr="00C76E65" w:rsidRDefault="00152510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152510" w:rsidRPr="00600C4D" w:rsidRDefault="00152510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C4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106,5</w:t>
            </w:r>
          </w:p>
        </w:tc>
        <w:tc>
          <w:tcPr>
            <w:tcW w:w="1414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98,7</w:t>
            </w:r>
          </w:p>
        </w:tc>
        <w:tc>
          <w:tcPr>
            <w:tcW w:w="1421" w:type="dxa"/>
            <w:tcBorders>
              <w:top w:val="nil"/>
              <w:left w:val="nil"/>
            </w:tcBorders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134,3</w:t>
            </w:r>
          </w:p>
        </w:tc>
        <w:tc>
          <w:tcPr>
            <w:tcW w:w="1269" w:type="dxa"/>
            <w:tcBorders>
              <w:top w:val="nil"/>
              <w:left w:val="nil"/>
            </w:tcBorders>
            <w:vAlign w:val="center"/>
          </w:tcPr>
          <w:p w:rsidR="00152510" w:rsidRPr="00994D09" w:rsidRDefault="00152510" w:rsidP="00994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52510" w:rsidRPr="00994D09" w:rsidRDefault="00152510" w:rsidP="00994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152510" w:rsidRPr="00C76E65" w:rsidTr="00E00F1E">
        <w:trPr>
          <w:trHeight w:val="648"/>
        </w:trPr>
        <w:tc>
          <w:tcPr>
            <w:tcW w:w="831" w:type="dxa"/>
            <w:vMerge/>
            <w:noWrap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</w:tcPr>
          <w:p w:rsidR="00152510" w:rsidRPr="00C76E65" w:rsidRDefault="00152510" w:rsidP="00D233D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Pr="00C76E65">
              <w:rPr>
                <w:rFonts w:ascii="Times New Roman" w:hAnsi="Times New Roman" w:cs="Times New Roman"/>
                <w:bCs/>
                <w:sz w:val="20"/>
                <w:szCs w:val="20"/>
                <w:lang w:val="en-US" w:eastAsia="ru-RU"/>
              </w:rPr>
              <w:t>E</w:t>
            </w:r>
            <w:r w:rsidRPr="00C76E6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 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800" w:type="dxa"/>
            <w:vAlign w:val="center"/>
          </w:tcPr>
          <w:p w:rsidR="00152510" w:rsidRPr="00600C4D" w:rsidRDefault="00152510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0C4D">
              <w:rPr>
                <w:rFonts w:ascii="Times New Roman" w:hAnsi="Times New Roman" w:cs="Times New Roman"/>
                <w:sz w:val="20"/>
                <w:szCs w:val="20"/>
              </w:rPr>
              <w:t>тыс.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0C4D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152510" w:rsidRPr="00C76E65" w:rsidRDefault="00152510" w:rsidP="00E00F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139 204</w:t>
            </w:r>
          </w:p>
        </w:tc>
        <w:tc>
          <w:tcPr>
            <w:tcW w:w="1414" w:type="dxa"/>
            <w:vAlign w:val="center"/>
          </w:tcPr>
          <w:p w:rsidR="00152510" w:rsidRPr="00C76E65" w:rsidRDefault="00152510" w:rsidP="00E00F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139 344</w:t>
            </w:r>
          </w:p>
        </w:tc>
        <w:tc>
          <w:tcPr>
            <w:tcW w:w="1421" w:type="dxa"/>
            <w:vAlign w:val="center"/>
          </w:tcPr>
          <w:p w:rsidR="00152510" w:rsidRPr="00C76E65" w:rsidRDefault="00152510" w:rsidP="00E00F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175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549</w:t>
            </w:r>
          </w:p>
        </w:tc>
        <w:tc>
          <w:tcPr>
            <w:tcW w:w="1269" w:type="dxa"/>
            <w:vAlign w:val="center"/>
          </w:tcPr>
          <w:p w:rsidR="00152510" w:rsidRPr="00C76E65" w:rsidRDefault="00152510" w:rsidP="00994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75 594</w:t>
            </w:r>
          </w:p>
        </w:tc>
        <w:tc>
          <w:tcPr>
            <w:tcW w:w="1345" w:type="dxa"/>
            <w:vAlign w:val="center"/>
          </w:tcPr>
          <w:p w:rsidR="00152510" w:rsidRPr="00994D09" w:rsidRDefault="00152510" w:rsidP="00994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175 599</w:t>
            </w:r>
          </w:p>
        </w:tc>
      </w:tr>
      <w:tr w:rsidR="00152510" w:rsidRPr="00C76E65" w:rsidTr="005F4F6A">
        <w:trPr>
          <w:trHeight w:val="50"/>
        </w:trPr>
        <w:tc>
          <w:tcPr>
            <w:tcW w:w="831" w:type="dxa"/>
            <w:vMerge/>
            <w:noWrap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</w:tcPr>
          <w:p w:rsidR="00152510" w:rsidRPr="00C76E65" w:rsidRDefault="00152510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vAlign w:val="center"/>
          </w:tcPr>
          <w:p w:rsidR="00152510" w:rsidRPr="00600C4D" w:rsidRDefault="00152510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C4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99,3</w:t>
            </w:r>
          </w:p>
        </w:tc>
        <w:tc>
          <w:tcPr>
            <w:tcW w:w="1414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100,1</w:t>
            </w:r>
          </w:p>
        </w:tc>
        <w:tc>
          <w:tcPr>
            <w:tcW w:w="1421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126,0</w:t>
            </w:r>
          </w:p>
        </w:tc>
        <w:tc>
          <w:tcPr>
            <w:tcW w:w="1269" w:type="dxa"/>
            <w:vAlign w:val="center"/>
          </w:tcPr>
          <w:p w:rsidR="00152510" w:rsidRPr="00C76E65" w:rsidRDefault="00152510" w:rsidP="00994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345" w:type="dxa"/>
            <w:vAlign w:val="center"/>
          </w:tcPr>
          <w:p w:rsidR="00152510" w:rsidRPr="00994D09" w:rsidRDefault="00152510" w:rsidP="00994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152510" w:rsidRPr="00C76E65" w:rsidTr="005F4F6A">
        <w:trPr>
          <w:trHeight w:val="464"/>
        </w:trPr>
        <w:tc>
          <w:tcPr>
            <w:tcW w:w="831" w:type="dxa"/>
            <w:vMerge/>
            <w:noWrap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</w:tcPr>
          <w:p w:rsidR="00152510" w:rsidRPr="00C76E65" w:rsidRDefault="00152510" w:rsidP="00D233D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76E6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Объем отгруженных товаров собственного производства, выполненных работ и услуг по видам деятельности, в действующих ценах каждого года</w:t>
            </w:r>
          </w:p>
        </w:tc>
        <w:tc>
          <w:tcPr>
            <w:tcW w:w="1800" w:type="dxa"/>
            <w:vAlign w:val="center"/>
          </w:tcPr>
          <w:p w:rsidR="00152510" w:rsidRPr="00600C4D" w:rsidRDefault="00152510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0C4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276" w:type="dxa"/>
            <w:vAlign w:val="center"/>
          </w:tcPr>
          <w:p w:rsidR="00152510" w:rsidRPr="00C76E65" w:rsidRDefault="00152510" w:rsidP="004C37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13 576 436</w:t>
            </w:r>
          </w:p>
        </w:tc>
        <w:tc>
          <w:tcPr>
            <w:tcW w:w="1414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10 462 516</w:t>
            </w:r>
          </w:p>
        </w:tc>
        <w:tc>
          <w:tcPr>
            <w:tcW w:w="1421" w:type="dxa"/>
            <w:vAlign w:val="center"/>
          </w:tcPr>
          <w:p w:rsidR="00152510" w:rsidRPr="00C76E65" w:rsidRDefault="00152510" w:rsidP="005762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19 344 693</w:t>
            </w:r>
          </w:p>
        </w:tc>
        <w:tc>
          <w:tcPr>
            <w:tcW w:w="1269" w:type="dxa"/>
            <w:vAlign w:val="center"/>
          </w:tcPr>
          <w:p w:rsidR="00152510" w:rsidRPr="00C76E65" w:rsidRDefault="00152510" w:rsidP="005762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20 373 426</w:t>
            </w:r>
          </w:p>
        </w:tc>
        <w:tc>
          <w:tcPr>
            <w:tcW w:w="1345" w:type="dxa"/>
            <w:vAlign w:val="center"/>
          </w:tcPr>
          <w:p w:rsidR="00152510" w:rsidRPr="00C76E65" w:rsidRDefault="00152510" w:rsidP="005762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21 642 272</w:t>
            </w:r>
          </w:p>
        </w:tc>
      </w:tr>
      <w:tr w:rsidR="00152510" w:rsidRPr="00C76E65" w:rsidTr="005F4F6A">
        <w:trPr>
          <w:trHeight w:val="50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</w:tcPr>
          <w:p w:rsidR="00152510" w:rsidRPr="00C76E65" w:rsidRDefault="00152510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vAlign w:val="center"/>
          </w:tcPr>
          <w:p w:rsidR="00152510" w:rsidRPr="00600C4D" w:rsidRDefault="00152510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0C4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6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140,7</w:t>
            </w:r>
          </w:p>
        </w:tc>
        <w:tc>
          <w:tcPr>
            <w:tcW w:w="1414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81,4</w:t>
            </w:r>
          </w:p>
        </w:tc>
        <w:tc>
          <w:tcPr>
            <w:tcW w:w="1421" w:type="dxa"/>
            <w:vAlign w:val="center"/>
          </w:tcPr>
          <w:p w:rsidR="00152510" w:rsidRPr="00C76E65" w:rsidRDefault="00152510" w:rsidP="00E00F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2,1р.</w:t>
            </w:r>
          </w:p>
        </w:tc>
        <w:tc>
          <w:tcPr>
            <w:tcW w:w="1269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101,1</w:t>
            </w:r>
          </w:p>
        </w:tc>
        <w:tc>
          <w:tcPr>
            <w:tcW w:w="1345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101,7</w:t>
            </w:r>
          </w:p>
        </w:tc>
      </w:tr>
      <w:tr w:rsidR="00152510" w:rsidRPr="00C76E65" w:rsidTr="005F4F6A">
        <w:trPr>
          <w:trHeight w:val="83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52510" w:rsidRPr="00C76E65" w:rsidRDefault="00152510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800" w:type="dxa"/>
            <w:vAlign w:val="center"/>
          </w:tcPr>
          <w:p w:rsidR="00152510" w:rsidRPr="00600C4D" w:rsidRDefault="00152510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0C4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6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84,8</w:t>
            </w:r>
          </w:p>
        </w:tc>
        <w:tc>
          <w:tcPr>
            <w:tcW w:w="1414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94,6</w:t>
            </w:r>
          </w:p>
        </w:tc>
        <w:tc>
          <w:tcPr>
            <w:tcW w:w="1421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88,3</w:t>
            </w:r>
          </w:p>
        </w:tc>
        <w:tc>
          <w:tcPr>
            <w:tcW w:w="1269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104,2</w:t>
            </w:r>
          </w:p>
        </w:tc>
        <w:tc>
          <w:tcPr>
            <w:tcW w:w="1345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104,5</w:t>
            </w:r>
          </w:p>
        </w:tc>
      </w:tr>
      <w:tr w:rsidR="00152510" w:rsidRPr="00C76E65" w:rsidTr="005F4F6A">
        <w:trPr>
          <w:trHeight w:val="50"/>
        </w:trPr>
        <w:tc>
          <w:tcPr>
            <w:tcW w:w="831" w:type="dxa"/>
            <w:vMerge/>
            <w:noWrap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5307" w:type="dxa"/>
            <w:noWrap/>
          </w:tcPr>
          <w:p w:rsidR="00152510" w:rsidRPr="00C76E65" w:rsidRDefault="00152510" w:rsidP="00D233D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vAlign w:val="center"/>
          </w:tcPr>
          <w:p w:rsidR="00152510" w:rsidRPr="00600C4D" w:rsidRDefault="00152510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1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510" w:rsidRPr="00C76E65" w:rsidTr="005F4F6A">
        <w:trPr>
          <w:trHeight w:val="147"/>
        </w:trPr>
        <w:tc>
          <w:tcPr>
            <w:tcW w:w="831" w:type="dxa"/>
            <w:vMerge/>
            <w:noWrap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52510" w:rsidRPr="00C76E65" w:rsidRDefault="00152510" w:rsidP="00D233D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Pr="00C76E6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C76E6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Добыча полезных ископаемых</w:t>
            </w:r>
          </w:p>
        </w:tc>
        <w:tc>
          <w:tcPr>
            <w:tcW w:w="1800" w:type="dxa"/>
            <w:vAlign w:val="center"/>
          </w:tcPr>
          <w:p w:rsidR="00152510" w:rsidRPr="00600C4D" w:rsidRDefault="00152510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0C4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276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31 098</w:t>
            </w:r>
          </w:p>
        </w:tc>
        <w:tc>
          <w:tcPr>
            <w:tcW w:w="1414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32 000</w:t>
            </w:r>
          </w:p>
        </w:tc>
        <w:tc>
          <w:tcPr>
            <w:tcW w:w="1421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159 733</w:t>
            </w:r>
          </w:p>
        </w:tc>
        <w:tc>
          <w:tcPr>
            <w:tcW w:w="1269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168 714</w:t>
            </w:r>
          </w:p>
        </w:tc>
        <w:tc>
          <w:tcPr>
            <w:tcW w:w="1345" w:type="dxa"/>
            <w:vAlign w:val="center"/>
          </w:tcPr>
          <w:p w:rsidR="00152510" w:rsidRPr="00C76E65" w:rsidRDefault="00152510" w:rsidP="00D52B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176 362</w:t>
            </w:r>
          </w:p>
        </w:tc>
      </w:tr>
      <w:tr w:rsidR="00152510" w:rsidRPr="00C76E65" w:rsidTr="005F4F6A">
        <w:trPr>
          <w:trHeight w:val="50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</w:tcPr>
          <w:p w:rsidR="00152510" w:rsidRPr="00C76E65" w:rsidRDefault="00152510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vAlign w:val="center"/>
          </w:tcPr>
          <w:p w:rsidR="00152510" w:rsidRPr="00600C4D" w:rsidRDefault="00152510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0C4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6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92,8</w:t>
            </w:r>
          </w:p>
        </w:tc>
        <w:tc>
          <w:tcPr>
            <w:tcW w:w="1414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103,6</w:t>
            </w:r>
          </w:p>
        </w:tc>
        <w:tc>
          <w:tcPr>
            <w:tcW w:w="1421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3,5р.</w:t>
            </w:r>
          </w:p>
        </w:tc>
        <w:tc>
          <w:tcPr>
            <w:tcW w:w="1269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102,8</w:t>
            </w:r>
          </w:p>
        </w:tc>
        <w:tc>
          <w:tcPr>
            <w:tcW w:w="1345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100,7</w:t>
            </w:r>
          </w:p>
        </w:tc>
      </w:tr>
      <w:tr w:rsidR="00152510" w:rsidRPr="00C76E65" w:rsidTr="004A6513">
        <w:trPr>
          <w:trHeight w:val="273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52510" w:rsidRPr="00C76E65" w:rsidRDefault="00152510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800" w:type="dxa"/>
            <w:vAlign w:val="center"/>
          </w:tcPr>
          <w:p w:rsidR="00152510" w:rsidRPr="00600C4D" w:rsidRDefault="00152510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0C4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6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95,3</w:t>
            </w:r>
          </w:p>
        </w:tc>
        <w:tc>
          <w:tcPr>
            <w:tcW w:w="1414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99,3</w:t>
            </w:r>
          </w:p>
        </w:tc>
        <w:tc>
          <w:tcPr>
            <w:tcW w:w="1421" w:type="dxa"/>
            <w:vAlign w:val="center"/>
          </w:tcPr>
          <w:p w:rsidR="00152510" w:rsidRPr="00C76E65" w:rsidRDefault="00152510" w:rsidP="004C37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142,9</w:t>
            </w:r>
          </w:p>
        </w:tc>
        <w:tc>
          <w:tcPr>
            <w:tcW w:w="1269" w:type="dxa"/>
            <w:vAlign w:val="center"/>
          </w:tcPr>
          <w:p w:rsidR="00152510" w:rsidRPr="00C76E65" w:rsidRDefault="00152510" w:rsidP="004C37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102,8</w:t>
            </w:r>
          </w:p>
        </w:tc>
        <w:tc>
          <w:tcPr>
            <w:tcW w:w="1345" w:type="dxa"/>
            <w:vAlign w:val="center"/>
          </w:tcPr>
          <w:p w:rsidR="00152510" w:rsidRPr="00C76E65" w:rsidRDefault="00152510" w:rsidP="004C37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103,8</w:t>
            </w:r>
          </w:p>
        </w:tc>
      </w:tr>
      <w:tr w:rsidR="00152510" w:rsidRPr="00C76E65" w:rsidTr="005F4F6A">
        <w:trPr>
          <w:trHeight w:val="97"/>
        </w:trPr>
        <w:tc>
          <w:tcPr>
            <w:tcW w:w="831" w:type="dxa"/>
            <w:vMerge/>
            <w:noWrap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</w:tcPr>
          <w:p w:rsidR="00152510" w:rsidRPr="00C76E65" w:rsidRDefault="00152510" w:rsidP="00D233D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Pr="00C76E6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C76E6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Обрабатывающие производства</w:t>
            </w:r>
          </w:p>
        </w:tc>
        <w:tc>
          <w:tcPr>
            <w:tcW w:w="1800" w:type="dxa"/>
            <w:vAlign w:val="center"/>
          </w:tcPr>
          <w:p w:rsidR="00152510" w:rsidRPr="00600C4D" w:rsidRDefault="00152510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0C4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276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12 892 129</w:t>
            </w:r>
          </w:p>
        </w:tc>
        <w:tc>
          <w:tcPr>
            <w:tcW w:w="1414" w:type="dxa"/>
            <w:vAlign w:val="center"/>
          </w:tcPr>
          <w:p w:rsidR="00152510" w:rsidRPr="00C76E65" w:rsidRDefault="00152510" w:rsidP="00FC4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9 775 813</w:t>
            </w:r>
          </w:p>
        </w:tc>
        <w:tc>
          <w:tcPr>
            <w:tcW w:w="1421" w:type="dxa"/>
            <w:vAlign w:val="center"/>
          </w:tcPr>
          <w:p w:rsidR="00152510" w:rsidRPr="00C76E65" w:rsidRDefault="00152510" w:rsidP="00FC4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18 465 059</w:t>
            </w:r>
          </w:p>
        </w:tc>
        <w:tc>
          <w:tcPr>
            <w:tcW w:w="1269" w:type="dxa"/>
            <w:vAlign w:val="center"/>
          </w:tcPr>
          <w:p w:rsidR="00152510" w:rsidRPr="00C76E65" w:rsidRDefault="00152510" w:rsidP="00FC4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19 475 945</w:t>
            </w:r>
          </w:p>
        </w:tc>
        <w:tc>
          <w:tcPr>
            <w:tcW w:w="1345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20 728 295</w:t>
            </w:r>
          </w:p>
        </w:tc>
      </w:tr>
      <w:tr w:rsidR="00152510" w:rsidRPr="00C76E65" w:rsidTr="005F4F6A">
        <w:trPr>
          <w:trHeight w:val="105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</w:tcPr>
          <w:p w:rsidR="00152510" w:rsidRPr="00C76E65" w:rsidRDefault="00152510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vAlign w:val="center"/>
          </w:tcPr>
          <w:p w:rsidR="00152510" w:rsidRPr="00600C4D" w:rsidRDefault="00152510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00C4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6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143,5</w:t>
            </w:r>
          </w:p>
        </w:tc>
        <w:tc>
          <w:tcPr>
            <w:tcW w:w="1414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80,5</w:t>
            </w:r>
          </w:p>
        </w:tc>
        <w:tc>
          <w:tcPr>
            <w:tcW w:w="1421" w:type="dxa"/>
            <w:vAlign w:val="center"/>
          </w:tcPr>
          <w:p w:rsidR="00152510" w:rsidRPr="00C76E65" w:rsidRDefault="00152510" w:rsidP="00E00F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2F24">
              <w:rPr>
                <w:rFonts w:ascii="Times New Roman" w:hAnsi="Times New Roman" w:cs="Times New Roman"/>
                <w:sz w:val="20"/>
                <w:szCs w:val="20"/>
              </w:rPr>
              <w:t>в 2,1р.</w:t>
            </w:r>
          </w:p>
        </w:tc>
        <w:tc>
          <w:tcPr>
            <w:tcW w:w="1269" w:type="dxa"/>
            <w:vAlign w:val="center"/>
          </w:tcPr>
          <w:p w:rsidR="00152510" w:rsidRPr="00C76E65" w:rsidRDefault="00152510" w:rsidP="004C37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101,2</w:t>
            </w:r>
          </w:p>
        </w:tc>
        <w:tc>
          <w:tcPr>
            <w:tcW w:w="1345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101,8</w:t>
            </w:r>
          </w:p>
        </w:tc>
      </w:tr>
      <w:tr w:rsidR="00152510" w:rsidRPr="00C76E65" w:rsidTr="005F4F6A">
        <w:trPr>
          <w:trHeight w:val="50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52510" w:rsidRPr="00C76E65" w:rsidRDefault="00152510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800" w:type="dxa"/>
            <w:vAlign w:val="center"/>
          </w:tcPr>
          <w:p w:rsidR="00152510" w:rsidRPr="00B505C9" w:rsidRDefault="00152510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505C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6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84,4</w:t>
            </w:r>
          </w:p>
        </w:tc>
        <w:tc>
          <w:tcPr>
            <w:tcW w:w="1414" w:type="dxa"/>
            <w:vAlign w:val="center"/>
          </w:tcPr>
          <w:p w:rsidR="00152510" w:rsidRPr="00C76E65" w:rsidRDefault="00152510" w:rsidP="004C37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94,3</w:t>
            </w:r>
          </w:p>
        </w:tc>
        <w:tc>
          <w:tcPr>
            <w:tcW w:w="1421" w:type="dxa"/>
            <w:vAlign w:val="center"/>
          </w:tcPr>
          <w:p w:rsidR="00152510" w:rsidRPr="00C76E65" w:rsidRDefault="00152510" w:rsidP="004C37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88,5</w:t>
            </w:r>
          </w:p>
        </w:tc>
        <w:tc>
          <w:tcPr>
            <w:tcW w:w="1269" w:type="dxa"/>
            <w:vAlign w:val="center"/>
          </w:tcPr>
          <w:p w:rsidR="00152510" w:rsidRPr="00C76E65" w:rsidRDefault="00152510" w:rsidP="004C37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104,3</w:t>
            </w:r>
          </w:p>
        </w:tc>
        <w:tc>
          <w:tcPr>
            <w:tcW w:w="1345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104,6</w:t>
            </w:r>
          </w:p>
        </w:tc>
      </w:tr>
      <w:tr w:rsidR="00152510" w:rsidRPr="00C76E65" w:rsidTr="005F4F6A">
        <w:trPr>
          <w:trHeight w:val="50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52510" w:rsidRPr="00C76E65" w:rsidRDefault="00152510" w:rsidP="005E0F67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Класс 10 Производство пищевых продуктов</w:t>
            </w:r>
          </w:p>
        </w:tc>
        <w:tc>
          <w:tcPr>
            <w:tcW w:w="1800" w:type="dxa"/>
            <w:vAlign w:val="center"/>
          </w:tcPr>
          <w:p w:rsidR="00152510" w:rsidRPr="00B505C9" w:rsidRDefault="00152510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05C9">
              <w:rPr>
                <w:rFonts w:ascii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1276" w:type="dxa"/>
            <w:vAlign w:val="center"/>
          </w:tcPr>
          <w:p w:rsidR="00152510" w:rsidRPr="00C76E65" w:rsidRDefault="00152510" w:rsidP="00FC4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1 460 729</w:t>
            </w:r>
          </w:p>
        </w:tc>
        <w:tc>
          <w:tcPr>
            <w:tcW w:w="1414" w:type="dxa"/>
            <w:vAlign w:val="center"/>
          </w:tcPr>
          <w:p w:rsidR="00152510" w:rsidRPr="00C76E65" w:rsidRDefault="00152510" w:rsidP="00FC4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480 457</w:t>
            </w:r>
          </w:p>
        </w:tc>
        <w:tc>
          <w:tcPr>
            <w:tcW w:w="1421" w:type="dxa"/>
            <w:vAlign w:val="center"/>
          </w:tcPr>
          <w:p w:rsidR="00152510" w:rsidRPr="00C76E65" w:rsidRDefault="00152510" w:rsidP="00FC4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4 170 888</w:t>
            </w:r>
          </w:p>
        </w:tc>
        <w:tc>
          <w:tcPr>
            <w:tcW w:w="1269" w:type="dxa"/>
            <w:vAlign w:val="center"/>
          </w:tcPr>
          <w:p w:rsidR="00152510" w:rsidRPr="00C76E65" w:rsidRDefault="00152510" w:rsidP="00FC4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4 280 303</w:t>
            </w:r>
          </w:p>
        </w:tc>
        <w:tc>
          <w:tcPr>
            <w:tcW w:w="1345" w:type="dxa"/>
            <w:vAlign w:val="center"/>
          </w:tcPr>
          <w:p w:rsidR="00152510" w:rsidRPr="00C76E65" w:rsidRDefault="00152510" w:rsidP="00FC4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4 436 107</w:t>
            </w:r>
          </w:p>
        </w:tc>
      </w:tr>
      <w:tr w:rsidR="00152510" w:rsidRPr="00C76E65" w:rsidTr="005F4F6A">
        <w:trPr>
          <w:trHeight w:val="50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52510" w:rsidRPr="00C76E65" w:rsidRDefault="00152510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vAlign w:val="center"/>
          </w:tcPr>
          <w:p w:rsidR="00152510" w:rsidRPr="00B505C9" w:rsidRDefault="00152510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05C9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86,8</w:t>
            </w:r>
          </w:p>
        </w:tc>
        <w:tc>
          <w:tcPr>
            <w:tcW w:w="1414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99,5</w:t>
            </w:r>
          </w:p>
        </w:tc>
        <w:tc>
          <w:tcPr>
            <w:tcW w:w="1421" w:type="dxa"/>
            <w:vAlign w:val="center"/>
          </w:tcPr>
          <w:p w:rsidR="00152510" w:rsidRPr="00C76E65" w:rsidRDefault="00152510" w:rsidP="000E14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2F24">
              <w:rPr>
                <w:rFonts w:ascii="Times New Roman" w:hAnsi="Times New Roman" w:cs="Times New Roman"/>
                <w:sz w:val="20"/>
                <w:szCs w:val="20"/>
              </w:rPr>
              <w:t>в 5,4р.</w:t>
            </w:r>
          </w:p>
        </w:tc>
        <w:tc>
          <w:tcPr>
            <w:tcW w:w="1269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1345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152510" w:rsidRPr="00C76E65" w:rsidTr="005F4F6A">
        <w:trPr>
          <w:trHeight w:val="108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52510" w:rsidRPr="00C76E65" w:rsidRDefault="00152510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800" w:type="dxa"/>
            <w:vAlign w:val="center"/>
          </w:tcPr>
          <w:p w:rsidR="00152510" w:rsidRPr="00B505C9" w:rsidRDefault="00152510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505C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6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107,5</w:t>
            </w:r>
          </w:p>
        </w:tc>
        <w:tc>
          <w:tcPr>
            <w:tcW w:w="1414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116,5</w:t>
            </w:r>
          </w:p>
        </w:tc>
        <w:tc>
          <w:tcPr>
            <w:tcW w:w="1421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109,0</w:t>
            </w:r>
          </w:p>
        </w:tc>
        <w:tc>
          <w:tcPr>
            <w:tcW w:w="1269" w:type="dxa"/>
            <w:vAlign w:val="center"/>
          </w:tcPr>
          <w:p w:rsidR="00152510" w:rsidRPr="00C76E65" w:rsidRDefault="00152510" w:rsidP="004C37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104,6</w:t>
            </w:r>
          </w:p>
        </w:tc>
        <w:tc>
          <w:tcPr>
            <w:tcW w:w="1345" w:type="dxa"/>
            <w:vAlign w:val="center"/>
          </w:tcPr>
          <w:p w:rsidR="00152510" w:rsidRPr="00C76E65" w:rsidRDefault="00152510" w:rsidP="004C37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104,0</w:t>
            </w:r>
          </w:p>
        </w:tc>
      </w:tr>
      <w:tr w:rsidR="00152510" w:rsidRPr="00C76E65" w:rsidTr="005F4F6A">
        <w:trPr>
          <w:trHeight w:val="50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52510" w:rsidRPr="00C76E65" w:rsidRDefault="00152510" w:rsidP="005E0F67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Класс 11 Производство напитков</w:t>
            </w:r>
          </w:p>
        </w:tc>
        <w:tc>
          <w:tcPr>
            <w:tcW w:w="1800" w:type="dxa"/>
            <w:vAlign w:val="center"/>
          </w:tcPr>
          <w:p w:rsidR="00152510" w:rsidRPr="00B505C9" w:rsidRDefault="00152510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05C9">
              <w:rPr>
                <w:rFonts w:ascii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1276" w:type="dxa"/>
            <w:vAlign w:val="center"/>
          </w:tcPr>
          <w:p w:rsidR="00152510" w:rsidRPr="00C76E65" w:rsidRDefault="00152510" w:rsidP="00797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94 116</w:t>
            </w:r>
          </w:p>
        </w:tc>
        <w:tc>
          <w:tcPr>
            <w:tcW w:w="1414" w:type="dxa"/>
            <w:vAlign w:val="center"/>
          </w:tcPr>
          <w:p w:rsidR="00152510" w:rsidRPr="00C76E65" w:rsidRDefault="00152510" w:rsidP="00797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108 233</w:t>
            </w:r>
          </w:p>
        </w:tc>
        <w:tc>
          <w:tcPr>
            <w:tcW w:w="1421" w:type="dxa"/>
            <w:vAlign w:val="center"/>
          </w:tcPr>
          <w:p w:rsidR="00152510" w:rsidRPr="00C76E65" w:rsidRDefault="00152510" w:rsidP="002B15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135 671 </w:t>
            </w:r>
          </w:p>
        </w:tc>
        <w:tc>
          <w:tcPr>
            <w:tcW w:w="1269" w:type="dxa"/>
            <w:vAlign w:val="center"/>
          </w:tcPr>
          <w:p w:rsidR="00152510" w:rsidRPr="00C76E65" w:rsidRDefault="00152510" w:rsidP="002B15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170 481 </w:t>
            </w:r>
          </w:p>
        </w:tc>
        <w:tc>
          <w:tcPr>
            <w:tcW w:w="1345" w:type="dxa"/>
            <w:vAlign w:val="center"/>
          </w:tcPr>
          <w:p w:rsidR="00152510" w:rsidRPr="00C76E65" w:rsidRDefault="00152510" w:rsidP="002B15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212 527 </w:t>
            </w:r>
          </w:p>
        </w:tc>
      </w:tr>
      <w:tr w:rsidR="00152510" w:rsidRPr="00C76E65" w:rsidTr="005F4F6A">
        <w:trPr>
          <w:trHeight w:val="50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52510" w:rsidRPr="00C76E65" w:rsidRDefault="00152510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vAlign w:val="center"/>
          </w:tcPr>
          <w:p w:rsidR="00152510" w:rsidRPr="00B505C9" w:rsidRDefault="00152510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05C9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vAlign w:val="center"/>
          </w:tcPr>
          <w:p w:rsidR="00152510" w:rsidRPr="00C76E65" w:rsidRDefault="00152510" w:rsidP="00797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1414" w:type="dxa"/>
            <w:vAlign w:val="center"/>
          </w:tcPr>
          <w:p w:rsidR="00152510" w:rsidRPr="00C76E65" w:rsidRDefault="00152510" w:rsidP="004C37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115,0</w:t>
            </w:r>
          </w:p>
        </w:tc>
        <w:tc>
          <w:tcPr>
            <w:tcW w:w="1421" w:type="dxa"/>
            <w:vAlign w:val="center"/>
          </w:tcPr>
          <w:p w:rsidR="00152510" w:rsidRPr="00C76E65" w:rsidRDefault="00152510" w:rsidP="002B15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115,0 </w:t>
            </w:r>
          </w:p>
        </w:tc>
        <w:tc>
          <w:tcPr>
            <w:tcW w:w="1269" w:type="dxa"/>
            <w:vAlign w:val="center"/>
          </w:tcPr>
          <w:p w:rsidR="00152510" w:rsidRPr="00C76E65" w:rsidRDefault="00152510" w:rsidP="002B15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120,1 </w:t>
            </w:r>
          </w:p>
        </w:tc>
        <w:tc>
          <w:tcPr>
            <w:tcW w:w="1345" w:type="dxa"/>
            <w:vAlign w:val="center"/>
          </w:tcPr>
          <w:p w:rsidR="00152510" w:rsidRPr="00C76E65" w:rsidRDefault="00152510" w:rsidP="002B15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119,9 </w:t>
            </w:r>
          </w:p>
        </w:tc>
      </w:tr>
      <w:tr w:rsidR="00152510" w:rsidRPr="00C76E65" w:rsidTr="005F4F6A">
        <w:trPr>
          <w:trHeight w:val="50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52510" w:rsidRPr="00C76E65" w:rsidRDefault="00152510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800" w:type="dxa"/>
            <w:vAlign w:val="center"/>
          </w:tcPr>
          <w:p w:rsidR="00152510" w:rsidRPr="00B505C9" w:rsidRDefault="00152510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505C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6" w:type="dxa"/>
            <w:vAlign w:val="center"/>
          </w:tcPr>
          <w:p w:rsidR="00152510" w:rsidRPr="00C76E65" w:rsidRDefault="00152510" w:rsidP="00797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414" w:type="dxa"/>
            <w:vAlign w:val="center"/>
          </w:tcPr>
          <w:p w:rsidR="00152510" w:rsidRPr="00C76E65" w:rsidRDefault="00152510" w:rsidP="004C37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116,5</w:t>
            </w:r>
          </w:p>
        </w:tc>
        <w:tc>
          <w:tcPr>
            <w:tcW w:w="1421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109,0 </w:t>
            </w:r>
          </w:p>
        </w:tc>
        <w:tc>
          <w:tcPr>
            <w:tcW w:w="1269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104,6 </w:t>
            </w:r>
          </w:p>
        </w:tc>
        <w:tc>
          <w:tcPr>
            <w:tcW w:w="1345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104,0 </w:t>
            </w:r>
          </w:p>
        </w:tc>
      </w:tr>
      <w:tr w:rsidR="00152510" w:rsidRPr="00C76E65" w:rsidTr="005F4F6A">
        <w:trPr>
          <w:trHeight w:val="50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52510" w:rsidRPr="00C76E65" w:rsidRDefault="00152510" w:rsidP="005E0F67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Класс 14 Производство одежды</w:t>
            </w:r>
          </w:p>
        </w:tc>
        <w:tc>
          <w:tcPr>
            <w:tcW w:w="1800" w:type="dxa"/>
            <w:vAlign w:val="center"/>
          </w:tcPr>
          <w:p w:rsidR="00152510" w:rsidRPr="00B505C9" w:rsidRDefault="00152510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05C9">
              <w:rPr>
                <w:rFonts w:ascii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1276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20 756</w:t>
            </w:r>
          </w:p>
        </w:tc>
        <w:tc>
          <w:tcPr>
            <w:tcW w:w="1414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22 300</w:t>
            </w:r>
          </w:p>
        </w:tc>
        <w:tc>
          <w:tcPr>
            <w:tcW w:w="1421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22 402 </w:t>
            </w:r>
          </w:p>
        </w:tc>
        <w:tc>
          <w:tcPr>
            <w:tcW w:w="1269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23 642 </w:t>
            </w:r>
          </w:p>
        </w:tc>
        <w:tc>
          <w:tcPr>
            <w:tcW w:w="1345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24 806 </w:t>
            </w:r>
          </w:p>
        </w:tc>
      </w:tr>
      <w:tr w:rsidR="00152510" w:rsidRPr="00C76E65" w:rsidTr="005F4F6A">
        <w:trPr>
          <w:trHeight w:val="50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52510" w:rsidRPr="00C76E65" w:rsidRDefault="00152510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vAlign w:val="center"/>
          </w:tcPr>
          <w:p w:rsidR="00152510" w:rsidRPr="00B505C9" w:rsidRDefault="00152510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05C9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89,7</w:t>
            </w:r>
          </w:p>
        </w:tc>
        <w:tc>
          <w:tcPr>
            <w:tcW w:w="1414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104,8</w:t>
            </w:r>
          </w:p>
        </w:tc>
        <w:tc>
          <w:tcPr>
            <w:tcW w:w="1421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92,2 </w:t>
            </w:r>
          </w:p>
        </w:tc>
        <w:tc>
          <w:tcPr>
            <w:tcW w:w="1269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100,9 </w:t>
            </w:r>
          </w:p>
        </w:tc>
        <w:tc>
          <w:tcPr>
            <w:tcW w:w="1345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100,9 </w:t>
            </w:r>
          </w:p>
        </w:tc>
      </w:tr>
      <w:tr w:rsidR="00152510" w:rsidRPr="00C76E65" w:rsidTr="005F4F6A">
        <w:trPr>
          <w:trHeight w:val="50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52510" w:rsidRPr="00C76E65" w:rsidRDefault="00152510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800" w:type="dxa"/>
            <w:vAlign w:val="center"/>
          </w:tcPr>
          <w:p w:rsidR="00152510" w:rsidRPr="00B505C9" w:rsidRDefault="00152510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505C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6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121,7</w:t>
            </w:r>
          </w:p>
        </w:tc>
        <w:tc>
          <w:tcPr>
            <w:tcW w:w="1414" w:type="dxa"/>
            <w:vAlign w:val="center"/>
          </w:tcPr>
          <w:p w:rsidR="00152510" w:rsidRPr="00C76E65" w:rsidRDefault="00152510" w:rsidP="00171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116,5</w:t>
            </w:r>
          </w:p>
        </w:tc>
        <w:tc>
          <w:tcPr>
            <w:tcW w:w="1421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109,0 </w:t>
            </w:r>
          </w:p>
        </w:tc>
        <w:tc>
          <w:tcPr>
            <w:tcW w:w="1269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104,6 </w:t>
            </w:r>
          </w:p>
        </w:tc>
        <w:tc>
          <w:tcPr>
            <w:tcW w:w="1345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104,0 </w:t>
            </w:r>
          </w:p>
        </w:tc>
      </w:tr>
      <w:tr w:rsidR="00152510" w:rsidRPr="00C76E65" w:rsidTr="004A6513">
        <w:trPr>
          <w:trHeight w:val="428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52510" w:rsidRPr="00C76E65" w:rsidRDefault="00152510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Класс 16 Обработка древесины и производство изделий из дерева и пробки, кроме мебели, производство изделий из соломки и материалов для плетения</w:t>
            </w:r>
          </w:p>
        </w:tc>
        <w:tc>
          <w:tcPr>
            <w:tcW w:w="1800" w:type="dxa"/>
            <w:vAlign w:val="center"/>
          </w:tcPr>
          <w:p w:rsidR="00152510" w:rsidRPr="00B505C9" w:rsidRDefault="00152510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05C9">
              <w:rPr>
                <w:rFonts w:ascii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1276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408 014</w:t>
            </w:r>
          </w:p>
        </w:tc>
        <w:tc>
          <w:tcPr>
            <w:tcW w:w="1414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448 815</w:t>
            </w:r>
          </w:p>
        </w:tc>
        <w:tc>
          <w:tcPr>
            <w:tcW w:w="1421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523 767 </w:t>
            </w:r>
          </w:p>
        </w:tc>
        <w:tc>
          <w:tcPr>
            <w:tcW w:w="1269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587 147 </w:t>
            </w:r>
          </w:p>
        </w:tc>
        <w:tc>
          <w:tcPr>
            <w:tcW w:w="1345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655 104 </w:t>
            </w:r>
          </w:p>
        </w:tc>
      </w:tr>
      <w:tr w:rsidR="00152510" w:rsidRPr="00C76E65" w:rsidTr="005F4F6A">
        <w:trPr>
          <w:trHeight w:val="63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52510" w:rsidRPr="00C76E65" w:rsidRDefault="00152510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vAlign w:val="center"/>
          </w:tcPr>
          <w:p w:rsidR="00152510" w:rsidRPr="00B505C9" w:rsidRDefault="00152510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05C9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  <w:tc>
          <w:tcPr>
            <w:tcW w:w="1414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107,0</w:t>
            </w:r>
          </w:p>
        </w:tc>
        <w:tc>
          <w:tcPr>
            <w:tcW w:w="1421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107,1 </w:t>
            </w:r>
          </w:p>
        </w:tc>
        <w:tc>
          <w:tcPr>
            <w:tcW w:w="1269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107,2 </w:t>
            </w:r>
          </w:p>
        </w:tc>
        <w:tc>
          <w:tcPr>
            <w:tcW w:w="1345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107,3 </w:t>
            </w:r>
          </w:p>
        </w:tc>
      </w:tr>
      <w:tr w:rsidR="00152510" w:rsidRPr="00C76E65" w:rsidTr="005F4F6A">
        <w:trPr>
          <w:trHeight w:val="50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52510" w:rsidRPr="00C76E65" w:rsidRDefault="00152510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800" w:type="dxa"/>
            <w:vAlign w:val="center"/>
          </w:tcPr>
          <w:p w:rsidR="00152510" w:rsidRPr="00B505C9" w:rsidRDefault="00152510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505C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6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109,9</w:t>
            </w:r>
          </w:p>
        </w:tc>
        <w:tc>
          <w:tcPr>
            <w:tcW w:w="1414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116,5</w:t>
            </w:r>
          </w:p>
        </w:tc>
        <w:tc>
          <w:tcPr>
            <w:tcW w:w="1421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109,0</w:t>
            </w:r>
          </w:p>
        </w:tc>
        <w:tc>
          <w:tcPr>
            <w:tcW w:w="1269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104,6</w:t>
            </w:r>
          </w:p>
        </w:tc>
        <w:tc>
          <w:tcPr>
            <w:tcW w:w="1345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104,0</w:t>
            </w:r>
          </w:p>
        </w:tc>
      </w:tr>
      <w:tr w:rsidR="00152510" w:rsidRPr="00C76E65" w:rsidTr="004A6513">
        <w:trPr>
          <w:trHeight w:val="428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52510" w:rsidRPr="00C76E65" w:rsidRDefault="00152510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Класс 18 Деятельность полиграфическая и копирование носителей информации</w:t>
            </w:r>
          </w:p>
        </w:tc>
        <w:tc>
          <w:tcPr>
            <w:tcW w:w="1800" w:type="dxa"/>
            <w:vAlign w:val="center"/>
          </w:tcPr>
          <w:p w:rsidR="00152510" w:rsidRPr="00B505C9" w:rsidRDefault="00152510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05C9">
              <w:rPr>
                <w:rFonts w:ascii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1276" w:type="dxa"/>
            <w:vAlign w:val="center"/>
          </w:tcPr>
          <w:p w:rsidR="00152510" w:rsidRPr="00C76E65" w:rsidRDefault="00152510" w:rsidP="00D41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28 070</w:t>
            </w:r>
          </w:p>
        </w:tc>
        <w:tc>
          <w:tcPr>
            <w:tcW w:w="1414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421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32 700 </w:t>
            </w:r>
          </w:p>
        </w:tc>
        <w:tc>
          <w:tcPr>
            <w:tcW w:w="1269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34 204 </w:t>
            </w:r>
          </w:p>
        </w:tc>
        <w:tc>
          <w:tcPr>
            <w:tcW w:w="1345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35 572 </w:t>
            </w:r>
          </w:p>
        </w:tc>
      </w:tr>
      <w:tr w:rsidR="00152510" w:rsidRPr="00C76E65" w:rsidTr="005F4F6A">
        <w:trPr>
          <w:trHeight w:val="50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52510" w:rsidRPr="00C76E65" w:rsidRDefault="00152510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vAlign w:val="center"/>
          </w:tcPr>
          <w:p w:rsidR="00152510" w:rsidRPr="00B505C9" w:rsidRDefault="00152510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05C9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77,7</w:t>
            </w:r>
          </w:p>
        </w:tc>
        <w:tc>
          <w:tcPr>
            <w:tcW w:w="1414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129,3</w:t>
            </w:r>
          </w:p>
        </w:tc>
        <w:tc>
          <w:tcPr>
            <w:tcW w:w="1421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269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45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100,0 </w:t>
            </w:r>
          </w:p>
        </w:tc>
      </w:tr>
      <w:tr w:rsidR="00152510" w:rsidRPr="00C76E65" w:rsidTr="005F4F6A">
        <w:trPr>
          <w:trHeight w:val="133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52510" w:rsidRPr="00C76E65" w:rsidRDefault="00152510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800" w:type="dxa"/>
            <w:vAlign w:val="center"/>
          </w:tcPr>
          <w:p w:rsidR="00152510" w:rsidRPr="00B505C9" w:rsidRDefault="00152510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505C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6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105,1</w:t>
            </w:r>
          </w:p>
        </w:tc>
        <w:tc>
          <w:tcPr>
            <w:tcW w:w="1414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116,5</w:t>
            </w:r>
          </w:p>
        </w:tc>
        <w:tc>
          <w:tcPr>
            <w:tcW w:w="1421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109,0 </w:t>
            </w:r>
          </w:p>
        </w:tc>
        <w:tc>
          <w:tcPr>
            <w:tcW w:w="1269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104,6 </w:t>
            </w:r>
          </w:p>
        </w:tc>
        <w:tc>
          <w:tcPr>
            <w:tcW w:w="1345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104,0 </w:t>
            </w:r>
          </w:p>
        </w:tc>
      </w:tr>
      <w:tr w:rsidR="00152510" w:rsidRPr="00C76E65" w:rsidTr="004A6513">
        <w:trPr>
          <w:trHeight w:val="428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52510" w:rsidRPr="00C76E65" w:rsidRDefault="00152510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Класс 22 Производство резиновых и пластмассовых изделий</w:t>
            </w:r>
          </w:p>
        </w:tc>
        <w:tc>
          <w:tcPr>
            <w:tcW w:w="1800" w:type="dxa"/>
            <w:vAlign w:val="center"/>
          </w:tcPr>
          <w:p w:rsidR="00152510" w:rsidRPr="00B505C9" w:rsidRDefault="00152510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05C9">
              <w:rPr>
                <w:rFonts w:ascii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1276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14 185</w:t>
            </w:r>
          </w:p>
        </w:tc>
        <w:tc>
          <w:tcPr>
            <w:tcW w:w="1414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15 826</w:t>
            </w:r>
          </w:p>
        </w:tc>
        <w:tc>
          <w:tcPr>
            <w:tcW w:w="1421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12 348 </w:t>
            </w:r>
          </w:p>
        </w:tc>
        <w:tc>
          <w:tcPr>
            <w:tcW w:w="1269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13 445 </w:t>
            </w:r>
          </w:p>
        </w:tc>
        <w:tc>
          <w:tcPr>
            <w:tcW w:w="1345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14 535 </w:t>
            </w:r>
          </w:p>
        </w:tc>
      </w:tr>
      <w:tr w:rsidR="00152510" w:rsidRPr="00C76E65" w:rsidTr="005F4F6A">
        <w:trPr>
          <w:trHeight w:val="140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52510" w:rsidRPr="00C76E65" w:rsidRDefault="00152510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vAlign w:val="center"/>
          </w:tcPr>
          <w:p w:rsidR="00152510" w:rsidRPr="00B505C9" w:rsidRDefault="00152510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05C9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101,1</w:t>
            </w:r>
          </w:p>
        </w:tc>
        <w:tc>
          <w:tcPr>
            <w:tcW w:w="1414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101,0</w:t>
            </w:r>
          </w:p>
        </w:tc>
        <w:tc>
          <w:tcPr>
            <w:tcW w:w="1421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71,6 </w:t>
            </w:r>
          </w:p>
        </w:tc>
        <w:tc>
          <w:tcPr>
            <w:tcW w:w="1269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104,1 </w:t>
            </w:r>
          </w:p>
        </w:tc>
        <w:tc>
          <w:tcPr>
            <w:tcW w:w="1345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104,0 </w:t>
            </w:r>
          </w:p>
        </w:tc>
      </w:tr>
      <w:tr w:rsidR="00152510" w:rsidRPr="00C76E65" w:rsidTr="005F4F6A">
        <w:trPr>
          <w:trHeight w:val="81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52510" w:rsidRPr="00C76E65" w:rsidRDefault="00152510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800" w:type="dxa"/>
            <w:vAlign w:val="center"/>
          </w:tcPr>
          <w:p w:rsidR="00152510" w:rsidRPr="00B505C9" w:rsidRDefault="00152510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505C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6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67,1</w:t>
            </w:r>
          </w:p>
        </w:tc>
        <w:tc>
          <w:tcPr>
            <w:tcW w:w="1414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116,5</w:t>
            </w:r>
          </w:p>
        </w:tc>
        <w:tc>
          <w:tcPr>
            <w:tcW w:w="1421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109,0 </w:t>
            </w:r>
          </w:p>
        </w:tc>
        <w:tc>
          <w:tcPr>
            <w:tcW w:w="1269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104,6 </w:t>
            </w:r>
          </w:p>
        </w:tc>
        <w:tc>
          <w:tcPr>
            <w:tcW w:w="1345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104,0 </w:t>
            </w:r>
          </w:p>
        </w:tc>
      </w:tr>
      <w:tr w:rsidR="00152510" w:rsidRPr="00C76E65" w:rsidTr="004A6513">
        <w:trPr>
          <w:trHeight w:val="428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52510" w:rsidRPr="00C76E65" w:rsidRDefault="00152510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Класс 23  Производство прочей неметаллической минеральной продукции</w:t>
            </w:r>
          </w:p>
        </w:tc>
        <w:tc>
          <w:tcPr>
            <w:tcW w:w="1800" w:type="dxa"/>
            <w:vAlign w:val="center"/>
          </w:tcPr>
          <w:p w:rsidR="00152510" w:rsidRPr="00B505C9" w:rsidRDefault="00152510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05C9">
              <w:rPr>
                <w:rFonts w:ascii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1276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291 085</w:t>
            </w:r>
          </w:p>
        </w:tc>
        <w:tc>
          <w:tcPr>
            <w:tcW w:w="1414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268 000</w:t>
            </w:r>
          </w:p>
        </w:tc>
        <w:tc>
          <w:tcPr>
            <w:tcW w:w="1421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3 234 437</w:t>
            </w:r>
          </w:p>
        </w:tc>
        <w:tc>
          <w:tcPr>
            <w:tcW w:w="1269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3 326 936</w:t>
            </w:r>
          </w:p>
        </w:tc>
        <w:tc>
          <w:tcPr>
            <w:tcW w:w="1345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3 463 016</w:t>
            </w:r>
          </w:p>
        </w:tc>
      </w:tr>
      <w:tr w:rsidR="00152510" w:rsidRPr="00C76E65" w:rsidTr="005F4F6A">
        <w:trPr>
          <w:trHeight w:val="87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52510" w:rsidRPr="00C76E65" w:rsidRDefault="00152510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vAlign w:val="center"/>
          </w:tcPr>
          <w:p w:rsidR="00152510" w:rsidRPr="00B505C9" w:rsidRDefault="00152510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05C9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114,9</w:t>
            </w:r>
          </w:p>
        </w:tc>
        <w:tc>
          <w:tcPr>
            <w:tcW w:w="1414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104,9</w:t>
            </w:r>
          </w:p>
        </w:tc>
        <w:tc>
          <w:tcPr>
            <w:tcW w:w="1421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в 12р.</w:t>
            </w:r>
          </w:p>
        </w:tc>
        <w:tc>
          <w:tcPr>
            <w:tcW w:w="1269" w:type="dxa"/>
            <w:vAlign w:val="center"/>
          </w:tcPr>
          <w:p w:rsidR="00152510" w:rsidRPr="00C76E65" w:rsidRDefault="00152510" w:rsidP="00E00F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100,2</w:t>
            </w:r>
          </w:p>
        </w:tc>
        <w:tc>
          <w:tcPr>
            <w:tcW w:w="1345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100,3</w:t>
            </w:r>
          </w:p>
        </w:tc>
      </w:tr>
      <w:tr w:rsidR="00152510" w:rsidRPr="00C76E65" w:rsidTr="005F4F6A">
        <w:trPr>
          <w:trHeight w:val="210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52510" w:rsidRPr="00C76E65" w:rsidRDefault="00152510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800" w:type="dxa"/>
            <w:vAlign w:val="center"/>
          </w:tcPr>
          <w:p w:rsidR="00152510" w:rsidRPr="00B505C9" w:rsidRDefault="00152510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505C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6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101,5</w:t>
            </w:r>
          </w:p>
        </w:tc>
        <w:tc>
          <w:tcPr>
            <w:tcW w:w="1414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116,5</w:t>
            </w:r>
          </w:p>
        </w:tc>
        <w:tc>
          <w:tcPr>
            <w:tcW w:w="1421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109,0</w:t>
            </w:r>
          </w:p>
        </w:tc>
        <w:tc>
          <w:tcPr>
            <w:tcW w:w="1269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104,6</w:t>
            </w:r>
          </w:p>
        </w:tc>
        <w:tc>
          <w:tcPr>
            <w:tcW w:w="1345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104,0</w:t>
            </w:r>
          </w:p>
        </w:tc>
      </w:tr>
      <w:tr w:rsidR="00152510" w:rsidRPr="00C76E65" w:rsidTr="004A6513">
        <w:trPr>
          <w:trHeight w:val="428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52510" w:rsidRPr="00C76E65" w:rsidRDefault="00152510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Класс 25  Производство готовых металлических изделий, кроме машин и оборудования</w:t>
            </w:r>
          </w:p>
        </w:tc>
        <w:tc>
          <w:tcPr>
            <w:tcW w:w="1800" w:type="dxa"/>
            <w:vAlign w:val="center"/>
          </w:tcPr>
          <w:p w:rsidR="00152510" w:rsidRPr="00B505C9" w:rsidRDefault="00152510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05C9">
              <w:rPr>
                <w:rFonts w:ascii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1276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856 855</w:t>
            </w:r>
          </w:p>
        </w:tc>
        <w:tc>
          <w:tcPr>
            <w:tcW w:w="1414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943 310</w:t>
            </w:r>
          </w:p>
        </w:tc>
        <w:tc>
          <w:tcPr>
            <w:tcW w:w="1421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1 055 460 </w:t>
            </w:r>
          </w:p>
        </w:tc>
        <w:tc>
          <w:tcPr>
            <w:tcW w:w="1269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1 140 684 </w:t>
            </w:r>
          </w:p>
        </w:tc>
        <w:tc>
          <w:tcPr>
            <w:tcW w:w="1345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1 226 292 </w:t>
            </w:r>
          </w:p>
        </w:tc>
      </w:tr>
      <w:tr w:rsidR="00152510" w:rsidRPr="00C76E65" w:rsidTr="005F4F6A">
        <w:trPr>
          <w:trHeight w:val="215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52510" w:rsidRPr="00C76E65" w:rsidRDefault="00152510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vAlign w:val="center"/>
          </w:tcPr>
          <w:p w:rsidR="00152510" w:rsidRPr="00B505C9" w:rsidRDefault="00152510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05C9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205,6</w:t>
            </w:r>
          </w:p>
        </w:tc>
        <w:tc>
          <w:tcPr>
            <w:tcW w:w="1414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110,1</w:t>
            </w:r>
          </w:p>
        </w:tc>
        <w:tc>
          <w:tcPr>
            <w:tcW w:w="1421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102,7 </w:t>
            </w:r>
          </w:p>
        </w:tc>
        <w:tc>
          <w:tcPr>
            <w:tcW w:w="1269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103,3 </w:t>
            </w:r>
          </w:p>
        </w:tc>
        <w:tc>
          <w:tcPr>
            <w:tcW w:w="1345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103,4 </w:t>
            </w:r>
          </w:p>
        </w:tc>
      </w:tr>
      <w:tr w:rsidR="00152510" w:rsidRPr="00C76E65" w:rsidTr="005F4F6A">
        <w:trPr>
          <w:trHeight w:val="158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52510" w:rsidRPr="00C76E65" w:rsidRDefault="00152510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800" w:type="dxa"/>
            <w:vAlign w:val="center"/>
          </w:tcPr>
          <w:p w:rsidR="00152510" w:rsidRPr="00B505C9" w:rsidRDefault="00152510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505C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6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86,2</w:t>
            </w:r>
          </w:p>
        </w:tc>
        <w:tc>
          <w:tcPr>
            <w:tcW w:w="1414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116,5</w:t>
            </w:r>
          </w:p>
        </w:tc>
        <w:tc>
          <w:tcPr>
            <w:tcW w:w="1421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109,0 </w:t>
            </w:r>
          </w:p>
        </w:tc>
        <w:tc>
          <w:tcPr>
            <w:tcW w:w="1269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104,6 </w:t>
            </w:r>
          </w:p>
        </w:tc>
        <w:tc>
          <w:tcPr>
            <w:tcW w:w="1345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104,0 </w:t>
            </w:r>
          </w:p>
        </w:tc>
      </w:tr>
      <w:tr w:rsidR="00152510" w:rsidRPr="00C76E65" w:rsidTr="004A6513">
        <w:trPr>
          <w:trHeight w:val="428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52510" w:rsidRPr="00C76E65" w:rsidRDefault="00152510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Класс 27 Производство электрического оборудования</w:t>
            </w:r>
          </w:p>
        </w:tc>
        <w:tc>
          <w:tcPr>
            <w:tcW w:w="1800" w:type="dxa"/>
            <w:vAlign w:val="center"/>
          </w:tcPr>
          <w:p w:rsidR="00152510" w:rsidRPr="00B505C9" w:rsidRDefault="00152510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05C9">
              <w:rPr>
                <w:rFonts w:ascii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1276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2 192 656</w:t>
            </w:r>
          </w:p>
        </w:tc>
        <w:tc>
          <w:tcPr>
            <w:tcW w:w="1414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2 176 273</w:t>
            </w:r>
          </w:p>
        </w:tc>
        <w:tc>
          <w:tcPr>
            <w:tcW w:w="1421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2 650 934 </w:t>
            </w:r>
          </w:p>
        </w:tc>
        <w:tc>
          <w:tcPr>
            <w:tcW w:w="1269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2 887 513 </w:t>
            </w:r>
          </w:p>
        </w:tc>
        <w:tc>
          <w:tcPr>
            <w:tcW w:w="1345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3 131 076  </w:t>
            </w:r>
          </w:p>
        </w:tc>
      </w:tr>
      <w:tr w:rsidR="00152510" w:rsidRPr="00C76E65" w:rsidTr="009E4C33">
        <w:trPr>
          <w:trHeight w:val="50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52510" w:rsidRPr="00C76E65" w:rsidRDefault="00152510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vAlign w:val="center"/>
          </w:tcPr>
          <w:p w:rsidR="00152510" w:rsidRPr="00B505C9" w:rsidRDefault="00152510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05C9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121,8</w:t>
            </w:r>
          </w:p>
        </w:tc>
        <w:tc>
          <w:tcPr>
            <w:tcW w:w="1414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103,4</w:t>
            </w:r>
          </w:p>
        </w:tc>
        <w:tc>
          <w:tcPr>
            <w:tcW w:w="1421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,8 </w:t>
            </w:r>
          </w:p>
        </w:tc>
        <w:tc>
          <w:tcPr>
            <w:tcW w:w="1269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104,1 </w:t>
            </w:r>
          </w:p>
        </w:tc>
        <w:tc>
          <w:tcPr>
            <w:tcW w:w="1345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104,3 </w:t>
            </w:r>
          </w:p>
        </w:tc>
      </w:tr>
      <w:tr w:rsidR="00152510" w:rsidRPr="00C76E65" w:rsidTr="009E4C33">
        <w:trPr>
          <w:trHeight w:val="147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52510" w:rsidRPr="00C76E65" w:rsidRDefault="00152510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800" w:type="dxa"/>
            <w:vAlign w:val="center"/>
          </w:tcPr>
          <w:p w:rsidR="00152510" w:rsidRPr="00B505C9" w:rsidRDefault="00152510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505C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6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112,6</w:t>
            </w:r>
          </w:p>
        </w:tc>
        <w:tc>
          <w:tcPr>
            <w:tcW w:w="1414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116,5</w:t>
            </w:r>
          </w:p>
        </w:tc>
        <w:tc>
          <w:tcPr>
            <w:tcW w:w="1421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109,0 </w:t>
            </w:r>
          </w:p>
        </w:tc>
        <w:tc>
          <w:tcPr>
            <w:tcW w:w="1269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104,6 </w:t>
            </w:r>
          </w:p>
        </w:tc>
        <w:tc>
          <w:tcPr>
            <w:tcW w:w="1345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104,0 </w:t>
            </w:r>
          </w:p>
        </w:tc>
      </w:tr>
      <w:tr w:rsidR="00152510" w:rsidRPr="00C76E65" w:rsidTr="004A6513">
        <w:trPr>
          <w:trHeight w:val="428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52510" w:rsidRPr="00C76E65" w:rsidRDefault="00152510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Класс 28 Производство машин и оборудования, не включенных в другие группировки</w:t>
            </w:r>
          </w:p>
        </w:tc>
        <w:tc>
          <w:tcPr>
            <w:tcW w:w="1800" w:type="dxa"/>
            <w:vAlign w:val="center"/>
          </w:tcPr>
          <w:p w:rsidR="00152510" w:rsidRPr="00B505C9" w:rsidRDefault="00152510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05C9">
              <w:rPr>
                <w:rFonts w:ascii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1276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955 412</w:t>
            </w:r>
          </w:p>
        </w:tc>
        <w:tc>
          <w:tcPr>
            <w:tcW w:w="1414" w:type="dxa"/>
            <w:vAlign w:val="center"/>
          </w:tcPr>
          <w:p w:rsidR="00152510" w:rsidRPr="00C76E65" w:rsidRDefault="00152510" w:rsidP="00EB0C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1 560 037</w:t>
            </w:r>
          </w:p>
        </w:tc>
        <w:tc>
          <w:tcPr>
            <w:tcW w:w="1421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2 171 207 </w:t>
            </w:r>
          </w:p>
        </w:tc>
        <w:tc>
          <w:tcPr>
            <w:tcW w:w="1269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2 392 696 </w:t>
            </w:r>
          </w:p>
        </w:tc>
        <w:tc>
          <w:tcPr>
            <w:tcW w:w="1345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2 725 609 </w:t>
            </w:r>
          </w:p>
        </w:tc>
      </w:tr>
      <w:tr w:rsidR="00152510" w:rsidRPr="00C76E65" w:rsidTr="009E4C33">
        <w:trPr>
          <w:trHeight w:val="153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52510" w:rsidRPr="00C76E65" w:rsidRDefault="00152510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vAlign w:val="center"/>
          </w:tcPr>
          <w:p w:rsidR="00152510" w:rsidRPr="00B505C9" w:rsidRDefault="00152510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05C9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42,5</w:t>
            </w:r>
          </w:p>
        </w:tc>
        <w:tc>
          <w:tcPr>
            <w:tcW w:w="1414" w:type="dxa"/>
            <w:vAlign w:val="center"/>
          </w:tcPr>
          <w:p w:rsidR="00152510" w:rsidRPr="00C76E65" w:rsidRDefault="00152510" w:rsidP="00EB0C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162,1</w:t>
            </w:r>
          </w:p>
        </w:tc>
        <w:tc>
          <w:tcPr>
            <w:tcW w:w="1421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127,7 </w:t>
            </w:r>
          </w:p>
        </w:tc>
        <w:tc>
          <w:tcPr>
            <w:tcW w:w="1269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105,4 </w:t>
            </w:r>
          </w:p>
        </w:tc>
        <w:tc>
          <w:tcPr>
            <w:tcW w:w="1345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109,5 </w:t>
            </w:r>
          </w:p>
        </w:tc>
      </w:tr>
      <w:tr w:rsidR="00152510" w:rsidRPr="00C76E65" w:rsidTr="009E4C33">
        <w:trPr>
          <w:trHeight w:val="104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52510" w:rsidRPr="00C76E65" w:rsidRDefault="00152510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800" w:type="dxa"/>
            <w:vAlign w:val="center"/>
          </w:tcPr>
          <w:p w:rsidR="00152510" w:rsidRPr="00B505C9" w:rsidRDefault="00152510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505C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6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107,0</w:t>
            </w:r>
          </w:p>
        </w:tc>
        <w:tc>
          <w:tcPr>
            <w:tcW w:w="1414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116,5</w:t>
            </w:r>
          </w:p>
        </w:tc>
        <w:tc>
          <w:tcPr>
            <w:tcW w:w="1421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109,0 </w:t>
            </w:r>
          </w:p>
        </w:tc>
        <w:tc>
          <w:tcPr>
            <w:tcW w:w="1269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104,6 </w:t>
            </w:r>
          </w:p>
        </w:tc>
        <w:tc>
          <w:tcPr>
            <w:tcW w:w="1345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104,0 </w:t>
            </w:r>
          </w:p>
        </w:tc>
      </w:tr>
      <w:tr w:rsidR="00152510" w:rsidRPr="00C76E65" w:rsidTr="004A6513">
        <w:trPr>
          <w:trHeight w:val="428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52510" w:rsidRPr="00C76E65" w:rsidRDefault="00152510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Класс 29 Производство автотранспортных средств, прицепов и полуприцепов</w:t>
            </w:r>
          </w:p>
        </w:tc>
        <w:tc>
          <w:tcPr>
            <w:tcW w:w="1800" w:type="dxa"/>
            <w:vAlign w:val="center"/>
          </w:tcPr>
          <w:p w:rsidR="00152510" w:rsidRPr="00C76E65" w:rsidRDefault="00152510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6E65">
              <w:rPr>
                <w:rFonts w:ascii="Times New Roman" w:hAnsi="Times New Roman" w:cs="Times New Roman"/>
                <w:sz w:val="18"/>
                <w:szCs w:val="18"/>
              </w:rPr>
              <w:t>тыс.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76E65">
              <w:rPr>
                <w:rFonts w:ascii="Times New Roman" w:hAnsi="Times New Roman" w:cs="Times New Roman"/>
                <w:sz w:val="18"/>
                <w:szCs w:val="18"/>
              </w:rPr>
              <w:t>рублей</w:t>
            </w:r>
          </w:p>
        </w:tc>
        <w:tc>
          <w:tcPr>
            <w:tcW w:w="1276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1414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421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20 </w:t>
            </w:r>
          </w:p>
        </w:tc>
        <w:tc>
          <w:tcPr>
            <w:tcW w:w="1269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21 </w:t>
            </w:r>
          </w:p>
        </w:tc>
        <w:tc>
          <w:tcPr>
            <w:tcW w:w="1345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21 </w:t>
            </w:r>
          </w:p>
        </w:tc>
      </w:tr>
      <w:tr w:rsidR="00152510" w:rsidRPr="00C76E65" w:rsidTr="009E4C33">
        <w:trPr>
          <w:trHeight w:val="182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52510" w:rsidRPr="00C76E65" w:rsidRDefault="00152510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vAlign w:val="center"/>
          </w:tcPr>
          <w:p w:rsidR="00152510" w:rsidRPr="00C76E65" w:rsidRDefault="00152510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6E65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4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21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100 </w:t>
            </w:r>
          </w:p>
        </w:tc>
        <w:tc>
          <w:tcPr>
            <w:tcW w:w="1269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100 </w:t>
            </w:r>
          </w:p>
        </w:tc>
        <w:tc>
          <w:tcPr>
            <w:tcW w:w="1345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100 </w:t>
            </w:r>
          </w:p>
        </w:tc>
      </w:tr>
      <w:tr w:rsidR="00152510" w:rsidRPr="00C76E65" w:rsidTr="009E4C33">
        <w:trPr>
          <w:trHeight w:val="123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52510" w:rsidRPr="00C76E65" w:rsidRDefault="00152510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800" w:type="dxa"/>
            <w:vAlign w:val="center"/>
          </w:tcPr>
          <w:p w:rsidR="00152510" w:rsidRPr="00C76E65" w:rsidRDefault="00152510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76E6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104,0</w:t>
            </w:r>
          </w:p>
        </w:tc>
        <w:tc>
          <w:tcPr>
            <w:tcW w:w="1414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116,5</w:t>
            </w:r>
          </w:p>
        </w:tc>
        <w:tc>
          <w:tcPr>
            <w:tcW w:w="1421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109,0 </w:t>
            </w:r>
          </w:p>
        </w:tc>
        <w:tc>
          <w:tcPr>
            <w:tcW w:w="1269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104,6 </w:t>
            </w:r>
          </w:p>
        </w:tc>
        <w:tc>
          <w:tcPr>
            <w:tcW w:w="1345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104,0 </w:t>
            </w:r>
          </w:p>
        </w:tc>
      </w:tr>
      <w:tr w:rsidR="00152510" w:rsidRPr="00C76E65" w:rsidTr="009E4C33">
        <w:trPr>
          <w:trHeight w:val="52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52510" w:rsidRPr="00C76E65" w:rsidRDefault="00152510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Класс 33 Ремонт и монтаж машин и оборудования</w:t>
            </w:r>
          </w:p>
        </w:tc>
        <w:tc>
          <w:tcPr>
            <w:tcW w:w="1800" w:type="dxa"/>
            <w:vAlign w:val="center"/>
          </w:tcPr>
          <w:p w:rsidR="00152510" w:rsidRPr="00C76E65" w:rsidRDefault="00152510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6E65">
              <w:rPr>
                <w:rFonts w:ascii="Times New Roman" w:hAnsi="Times New Roman" w:cs="Times New Roman"/>
                <w:sz w:val="18"/>
                <w:szCs w:val="18"/>
              </w:rPr>
              <w:t>тыс.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76E65">
              <w:rPr>
                <w:rFonts w:ascii="Times New Roman" w:hAnsi="Times New Roman" w:cs="Times New Roman"/>
                <w:sz w:val="18"/>
                <w:szCs w:val="18"/>
              </w:rPr>
              <w:t>рублей</w:t>
            </w:r>
          </w:p>
        </w:tc>
        <w:tc>
          <w:tcPr>
            <w:tcW w:w="1276" w:type="dxa"/>
            <w:vAlign w:val="center"/>
          </w:tcPr>
          <w:p w:rsidR="00152510" w:rsidRPr="00C76E65" w:rsidRDefault="00152510" w:rsidP="00777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6 570 153</w:t>
            </w:r>
          </w:p>
        </w:tc>
        <w:tc>
          <w:tcPr>
            <w:tcW w:w="1414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3 722 544</w:t>
            </w:r>
          </w:p>
        </w:tc>
        <w:tc>
          <w:tcPr>
            <w:tcW w:w="1421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4 455 225 </w:t>
            </w:r>
          </w:p>
        </w:tc>
        <w:tc>
          <w:tcPr>
            <w:tcW w:w="1269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4 618 874 </w:t>
            </w:r>
          </w:p>
        </w:tc>
        <w:tc>
          <w:tcPr>
            <w:tcW w:w="1345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4 803 629 </w:t>
            </w:r>
          </w:p>
        </w:tc>
      </w:tr>
      <w:tr w:rsidR="00152510" w:rsidRPr="00C76E65" w:rsidTr="009E4C33">
        <w:trPr>
          <w:trHeight w:val="173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52510" w:rsidRPr="00C76E65" w:rsidRDefault="00152510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vAlign w:val="center"/>
          </w:tcPr>
          <w:p w:rsidR="00152510" w:rsidRPr="00C76E65" w:rsidRDefault="00152510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6E65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347,2</w:t>
            </w:r>
          </w:p>
        </w:tc>
        <w:tc>
          <w:tcPr>
            <w:tcW w:w="1414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49,2</w:t>
            </w:r>
          </w:p>
        </w:tc>
        <w:tc>
          <w:tcPr>
            <w:tcW w:w="1421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109,8 </w:t>
            </w:r>
          </w:p>
        </w:tc>
        <w:tc>
          <w:tcPr>
            <w:tcW w:w="1269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99,1 </w:t>
            </w:r>
          </w:p>
        </w:tc>
        <w:tc>
          <w:tcPr>
            <w:tcW w:w="1345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100,0 </w:t>
            </w:r>
          </w:p>
        </w:tc>
      </w:tr>
      <w:tr w:rsidR="00152510" w:rsidRPr="00C76E65" w:rsidTr="009E4C33">
        <w:trPr>
          <w:trHeight w:val="115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52510" w:rsidRPr="00C76E65" w:rsidRDefault="00152510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800" w:type="dxa"/>
            <w:vAlign w:val="center"/>
          </w:tcPr>
          <w:p w:rsidR="00152510" w:rsidRPr="00C76E65" w:rsidRDefault="00152510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76E6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101,2</w:t>
            </w:r>
          </w:p>
        </w:tc>
        <w:tc>
          <w:tcPr>
            <w:tcW w:w="1414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116,5</w:t>
            </w:r>
          </w:p>
        </w:tc>
        <w:tc>
          <w:tcPr>
            <w:tcW w:w="1421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109,0 </w:t>
            </w:r>
          </w:p>
        </w:tc>
        <w:tc>
          <w:tcPr>
            <w:tcW w:w="1269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104,6 </w:t>
            </w:r>
          </w:p>
        </w:tc>
        <w:tc>
          <w:tcPr>
            <w:tcW w:w="1345" w:type="dxa"/>
            <w:vAlign w:val="center"/>
          </w:tcPr>
          <w:p w:rsidR="00152510" w:rsidRPr="00C76E65" w:rsidRDefault="00152510" w:rsidP="00DF3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104,0 </w:t>
            </w:r>
          </w:p>
        </w:tc>
      </w:tr>
      <w:tr w:rsidR="00152510" w:rsidRPr="00C76E65" w:rsidTr="009E4C33">
        <w:trPr>
          <w:trHeight w:val="237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5307" w:type="dxa"/>
          </w:tcPr>
          <w:p w:rsidR="00152510" w:rsidRPr="00C76E65" w:rsidRDefault="00152510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Pr="00C76E65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D</w:t>
            </w: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электрической энергией, газом и паром; кондиционирование воздуха </w:t>
            </w:r>
          </w:p>
        </w:tc>
        <w:tc>
          <w:tcPr>
            <w:tcW w:w="1800" w:type="dxa"/>
            <w:vAlign w:val="center"/>
          </w:tcPr>
          <w:p w:rsidR="00152510" w:rsidRPr="00C76E65" w:rsidRDefault="00152510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76E6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276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503 783</w:t>
            </w:r>
          </w:p>
        </w:tc>
        <w:tc>
          <w:tcPr>
            <w:tcW w:w="1414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503 783</w:t>
            </w:r>
          </w:p>
        </w:tc>
        <w:tc>
          <w:tcPr>
            <w:tcW w:w="1421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524 558</w:t>
            </w:r>
          </w:p>
        </w:tc>
        <w:tc>
          <w:tcPr>
            <w:tcW w:w="1269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525 056</w:t>
            </w:r>
          </w:p>
        </w:tc>
        <w:tc>
          <w:tcPr>
            <w:tcW w:w="1345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525 843</w:t>
            </w:r>
          </w:p>
        </w:tc>
      </w:tr>
      <w:tr w:rsidR="00152510" w:rsidRPr="00C76E65" w:rsidTr="009E4C33">
        <w:trPr>
          <w:trHeight w:val="50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</w:tcPr>
          <w:p w:rsidR="00152510" w:rsidRPr="00C76E65" w:rsidRDefault="00152510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vAlign w:val="center"/>
          </w:tcPr>
          <w:p w:rsidR="00152510" w:rsidRPr="00C76E65" w:rsidRDefault="00152510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76E6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106,5</w:t>
            </w:r>
          </w:p>
        </w:tc>
        <w:tc>
          <w:tcPr>
            <w:tcW w:w="1414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98,7</w:t>
            </w:r>
          </w:p>
        </w:tc>
        <w:tc>
          <w:tcPr>
            <w:tcW w:w="1421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134,3</w:t>
            </w:r>
          </w:p>
        </w:tc>
        <w:tc>
          <w:tcPr>
            <w:tcW w:w="1269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345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152510" w:rsidRPr="00C76E65" w:rsidTr="009E4C33">
        <w:trPr>
          <w:trHeight w:val="63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52510" w:rsidRPr="00C76E65" w:rsidRDefault="00152510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800" w:type="dxa"/>
            <w:vAlign w:val="center"/>
          </w:tcPr>
          <w:p w:rsidR="00152510" w:rsidRPr="00C76E65" w:rsidRDefault="00152510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76E6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91,2</w:t>
            </w:r>
          </w:p>
        </w:tc>
        <w:tc>
          <w:tcPr>
            <w:tcW w:w="1414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104,0</w:t>
            </w:r>
          </w:p>
        </w:tc>
        <w:tc>
          <w:tcPr>
            <w:tcW w:w="1421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109,0</w:t>
            </w:r>
          </w:p>
        </w:tc>
        <w:tc>
          <w:tcPr>
            <w:tcW w:w="1269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104,6</w:t>
            </w:r>
          </w:p>
        </w:tc>
        <w:tc>
          <w:tcPr>
            <w:tcW w:w="1345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104,0</w:t>
            </w:r>
          </w:p>
        </w:tc>
      </w:tr>
      <w:tr w:rsidR="00152510" w:rsidRPr="00C76E65" w:rsidTr="009E4C33">
        <w:trPr>
          <w:trHeight w:val="545"/>
        </w:trPr>
        <w:tc>
          <w:tcPr>
            <w:tcW w:w="831" w:type="dxa"/>
            <w:vMerge/>
          </w:tcPr>
          <w:p w:rsidR="00152510" w:rsidRPr="00C76E65" w:rsidRDefault="00152510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52510" w:rsidRPr="00C76E65" w:rsidRDefault="00152510" w:rsidP="00D233D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Pr="00C76E65">
              <w:rPr>
                <w:rFonts w:ascii="Times New Roman" w:hAnsi="Times New Roman" w:cs="Times New Roman"/>
                <w:bCs/>
                <w:sz w:val="20"/>
                <w:szCs w:val="20"/>
                <w:lang w:val="en-US" w:eastAsia="ru-RU"/>
              </w:rPr>
              <w:t>E</w:t>
            </w:r>
            <w:r w:rsidRPr="00C76E6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 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800" w:type="dxa"/>
            <w:vAlign w:val="center"/>
          </w:tcPr>
          <w:p w:rsidR="00152510" w:rsidRPr="00C76E65" w:rsidRDefault="00152510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76E65">
              <w:rPr>
                <w:rFonts w:ascii="Times New Roman" w:hAnsi="Times New Roman" w:cs="Times New Roman"/>
                <w:sz w:val="18"/>
                <w:szCs w:val="18"/>
              </w:rPr>
              <w:t>тыс.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76E65">
              <w:rPr>
                <w:rFonts w:ascii="Times New Roman" w:hAnsi="Times New Roman" w:cs="Times New Roman"/>
                <w:sz w:val="18"/>
                <w:szCs w:val="18"/>
              </w:rPr>
              <w:t>рублей</w:t>
            </w:r>
          </w:p>
        </w:tc>
        <w:tc>
          <w:tcPr>
            <w:tcW w:w="1276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149 426</w:t>
            </w:r>
          </w:p>
        </w:tc>
        <w:tc>
          <w:tcPr>
            <w:tcW w:w="1414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150 920</w:t>
            </w:r>
          </w:p>
        </w:tc>
        <w:tc>
          <w:tcPr>
            <w:tcW w:w="1421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195 345</w:t>
            </w:r>
          </w:p>
        </w:tc>
        <w:tc>
          <w:tcPr>
            <w:tcW w:w="1269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203 712</w:t>
            </w:r>
          </w:p>
        </w:tc>
        <w:tc>
          <w:tcPr>
            <w:tcW w:w="1345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211 772</w:t>
            </w:r>
          </w:p>
        </w:tc>
      </w:tr>
      <w:tr w:rsidR="00152510" w:rsidRPr="00C76E65" w:rsidTr="009E4C33">
        <w:trPr>
          <w:trHeight w:val="50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52510" w:rsidRPr="00C76E65" w:rsidRDefault="00152510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vAlign w:val="center"/>
          </w:tcPr>
          <w:p w:rsidR="00152510" w:rsidRPr="00C76E65" w:rsidRDefault="00152510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76E6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99,3</w:t>
            </w:r>
          </w:p>
        </w:tc>
        <w:tc>
          <w:tcPr>
            <w:tcW w:w="1414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100,1</w:t>
            </w:r>
          </w:p>
        </w:tc>
        <w:tc>
          <w:tcPr>
            <w:tcW w:w="1421" w:type="dxa"/>
            <w:vAlign w:val="center"/>
          </w:tcPr>
          <w:p w:rsidR="00152510" w:rsidRPr="00C76E65" w:rsidRDefault="00152510" w:rsidP="000A0C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126,0</w:t>
            </w:r>
          </w:p>
        </w:tc>
        <w:tc>
          <w:tcPr>
            <w:tcW w:w="1269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345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152510" w:rsidRPr="00C76E65" w:rsidTr="009E4C33">
        <w:trPr>
          <w:trHeight w:val="147"/>
        </w:trPr>
        <w:tc>
          <w:tcPr>
            <w:tcW w:w="831" w:type="dxa"/>
            <w:vMerge/>
          </w:tcPr>
          <w:p w:rsidR="00152510" w:rsidRPr="00C76E65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52510" w:rsidRPr="00C76E65" w:rsidRDefault="00152510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800" w:type="dxa"/>
            <w:vAlign w:val="center"/>
          </w:tcPr>
          <w:p w:rsidR="00152510" w:rsidRPr="00C76E65" w:rsidRDefault="00152510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76E6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4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112,1</w:t>
            </w:r>
          </w:p>
        </w:tc>
        <w:tc>
          <w:tcPr>
            <w:tcW w:w="1421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85,8</w:t>
            </w:r>
          </w:p>
        </w:tc>
        <w:tc>
          <w:tcPr>
            <w:tcW w:w="1269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104,3</w:t>
            </w:r>
          </w:p>
        </w:tc>
        <w:tc>
          <w:tcPr>
            <w:tcW w:w="1345" w:type="dxa"/>
            <w:vAlign w:val="center"/>
          </w:tcPr>
          <w:p w:rsidR="00152510" w:rsidRPr="00C76E65" w:rsidRDefault="00152510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E65">
              <w:rPr>
                <w:rFonts w:ascii="Times New Roman" w:hAnsi="Times New Roman" w:cs="Times New Roman"/>
                <w:sz w:val="20"/>
                <w:szCs w:val="20"/>
              </w:rPr>
              <w:t>104,0</w:t>
            </w:r>
          </w:p>
        </w:tc>
      </w:tr>
      <w:tr w:rsidR="00152510" w:rsidRPr="000C3BC1" w:rsidTr="00314B36">
        <w:trPr>
          <w:trHeight w:val="356"/>
        </w:trPr>
        <w:tc>
          <w:tcPr>
            <w:tcW w:w="831" w:type="dxa"/>
            <w:vMerge w:val="restart"/>
          </w:tcPr>
          <w:p w:rsidR="00152510" w:rsidRPr="000C3BC1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0C3BC1">
              <w:rPr>
                <w:rFonts w:ascii="Times New Roman" w:hAnsi="Times New Roman" w:cs="Times New Roman"/>
                <w:b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</w:p>
        </w:tc>
        <w:tc>
          <w:tcPr>
            <w:tcW w:w="13832" w:type="dxa"/>
            <w:gridSpan w:val="7"/>
          </w:tcPr>
          <w:p w:rsidR="00152510" w:rsidRPr="000C3BC1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3BC1">
              <w:rPr>
                <w:rFonts w:ascii="Times New Roman" w:hAnsi="Times New Roman" w:cs="Times New Roman"/>
                <w:b/>
                <w:bCs/>
              </w:rPr>
              <w:t>Агропромышленный комплекс</w:t>
            </w:r>
          </w:p>
        </w:tc>
      </w:tr>
      <w:tr w:rsidR="00152510" w:rsidRPr="009A6C91" w:rsidTr="004A6513">
        <w:tc>
          <w:tcPr>
            <w:tcW w:w="831" w:type="dxa"/>
            <w:vMerge/>
          </w:tcPr>
          <w:p w:rsidR="00152510" w:rsidRPr="009A6C91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</w:tcPr>
          <w:p w:rsidR="00152510" w:rsidRPr="009A6C91" w:rsidRDefault="00152510" w:rsidP="004874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6C91">
              <w:rPr>
                <w:rFonts w:ascii="Times New Roman" w:hAnsi="Times New Roman" w:cs="Times New Roman"/>
                <w:sz w:val="20"/>
                <w:szCs w:val="20"/>
              </w:rPr>
              <w:t>Количество сельскохозяйственных предприятий (всего)</w:t>
            </w:r>
          </w:p>
        </w:tc>
        <w:tc>
          <w:tcPr>
            <w:tcW w:w="1800" w:type="dxa"/>
            <w:vAlign w:val="center"/>
          </w:tcPr>
          <w:p w:rsidR="00152510" w:rsidRPr="009A6C91" w:rsidRDefault="00152510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6C91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276" w:type="dxa"/>
            <w:vAlign w:val="center"/>
          </w:tcPr>
          <w:p w:rsidR="00152510" w:rsidRPr="009A6C91" w:rsidRDefault="00152510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6C9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4" w:type="dxa"/>
            <w:tcBorders>
              <w:left w:val="nil"/>
            </w:tcBorders>
            <w:vAlign w:val="center"/>
          </w:tcPr>
          <w:p w:rsidR="00152510" w:rsidRPr="009A6C91" w:rsidRDefault="00152510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6C9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1" w:type="dxa"/>
            <w:tcBorders>
              <w:left w:val="nil"/>
            </w:tcBorders>
            <w:vAlign w:val="center"/>
          </w:tcPr>
          <w:p w:rsidR="00152510" w:rsidRPr="009A6C91" w:rsidRDefault="00152510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6C9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69" w:type="dxa"/>
            <w:tcBorders>
              <w:left w:val="nil"/>
            </w:tcBorders>
            <w:vAlign w:val="center"/>
          </w:tcPr>
          <w:p w:rsidR="00152510" w:rsidRPr="009A6C91" w:rsidRDefault="00152510" w:rsidP="00C30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6C9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52510" w:rsidRPr="009A6C91" w:rsidRDefault="00152510" w:rsidP="00C30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6C9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152510" w:rsidRPr="000C3BC1" w:rsidTr="004A6513">
        <w:tc>
          <w:tcPr>
            <w:tcW w:w="831" w:type="dxa"/>
            <w:vMerge/>
          </w:tcPr>
          <w:p w:rsidR="00152510" w:rsidRPr="000C3BC1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</w:tcPr>
          <w:p w:rsidR="00152510" w:rsidRPr="000C3BC1" w:rsidRDefault="00152510" w:rsidP="004874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крестьянских (фермерских) хозяйств</w:t>
            </w:r>
          </w:p>
        </w:tc>
        <w:tc>
          <w:tcPr>
            <w:tcW w:w="1800" w:type="dxa"/>
            <w:vAlign w:val="center"/>
          </w:tcPr>
          <w:p w:rsidR="00152510" w:rsidRPr="000C3BC1" w:rsidRDefault="00152510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4E76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276" w:type="dxa"/>
            <w:vAlign w:val="center"/>
          </w:tcPr>
          <w:p w:rsidR="00152510" w:rsidRPr="0065317A" w:rsidRDefault="00152510" w:rsidP="00034D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53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4" w:type="dxa"/>
            <w:tcBorders>
              <w:left w:val="nil"/>
            </w:tcBorders>
            <w:vAlign w:val="center"/>
          </w:tcPr>
          <w:p w:rsidR="00152510" w:rsidRPr="0065317A" w:rsidRDefault="00152510" w:rsidP="00034D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53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1" w:type="dxa"/>
            <w:tcBorders>
              <w:left w:val="nil"/>
            </w:tcBorders>
            <w:vAlign w:val="center"/>
          </w:tcPr>
          <w:p w:rsidR="00152510" w:rsidRPr="0065317A" w:rsidRDefault="00152510" w:rsidP="00034D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53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269" w:type="dxa"/>
            <w:tcBorders>
              <w:left w:val="nil"/>
            </w:tcBorders>
            <w:vAlign w:val="center"/>
          </w:tcPr>
          <w:p w:rsidR="00152510" w:rsidRPr="0065317A" w:rsidRDefault="00152510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53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52510" w:rsidRPr="0065317A" w:rsidRDefault="00152510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53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152510" w:rsidRPr="000C3BC1" w:rsidTr="004A6513">
        <w:tc>
          <w:tcPr>
            <w:tcW w:w="831" w:type="dxa"/>
            <w:vMerge/>
          </w:tcPr>
          <w:p w:rsidR="00152510" w:rsidRPr="000C3BC1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</w:tcPr>
          <w:p w:rsidR="00152510" w:rsidRPr="000C3BC1" w:rsidRDefault="00152510" w:rsidP="004874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 xml:space="preserve">Валовая продукция сельского хозяйства, всего                                   (все категории хозяйств) </w:t>
            </w:r>
          </w:p>
        </w:tc>
        <w:tc>
          <w:tcPr>
            <w:tcW w:w="1800" w:type="dxa"/>
            <w:vAlign w:val="center"/>
          </w:tcPr>
          <w:p w:rsidR="00152510" w:rsidRPr="000C3BC1" w:rsidRDefault="00152510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млн. руб. в ценах соотв. лет</w:t>
            </w:r>
          </w:p>
        </w:tc>
        <w:tc>
          <w:tcPr>
            <w:tcW w:w="1276" w:type="dxa"/>
            <w:vAlign w:val="center"/>
          </w:tcPr>
          <w:p w:rsidR="00152510" w:rsidRPr="00CF24C0" w:rsidRDefault="00152510" w:rsidP="00214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24C0">
              <w:rPr>
                <w:rFonts w:ascii="Times New Roman" w:hAnsi="Times New Roman" w:cs="Times New Roman"/>
                <w:sz w:val="20"/>
                <w:szCs w:val="20"/>
              </w:rPr>
              <w:t>123,67</w:t>
            </w:r>
          </w:p>
        </w:tc>
        <w:tc>
          <w:tcPr>
            <w:tcW w:w="1414" w:type="dxa"/>
            <w:tcBorders>
              <w:left w:val="nil"/>
            </w:tcBorders>
            <w:vAlign w:val="center"/>
          </w:tcPr>
          <w:p w:rsidR="00152510" w:rsidRPr="00CF24C0" w:rsidRDefault="00152510" w:rsidP="00214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24C0">
              <w:rPr>
                <w:rFonts w:ascii="Times New Roman" w:hAnsi="Times New Roman" w:cs="Times New Roman"/>
                <w:sz w:val="20"/>
                <w:szCs w:val="20"/>
              </w:rPr>
              <w:t>143,69</w:t>
            </w:r>
          </w:p>
        </w:tc>
        <w:tc>
          <w:tcPr>
            <w:tcW w:w="1421" w:type="dxa"/>
            <w:tcBorders>
              <w:left w:val="nil"/>
            </w:tcBorders>
            <w:vAlign w:val="center"/>
          </w:tcPr>
          <w:p w:rsidR="00152510" w:rsidRPr="00CF24C0" w:rsidRDefault="00152510" w:rsidP="00665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24C0">
              <w:rPr>
                <w:rFonts w:ascii="Times New Roman" w:hAnsi="Times New Roman" w:cs="Times New Roman"/>
                <w:sz w:val="20"/>
                <w:szCs w:val="20"/>
              </w:rPr>
              <w:t>13 024,45</w:t>
            </w:r>
          </w:p>
        </w:tc>
        <w:tc>
          <w:tcPr>
            <w:tcW w:w="1269" w:type="dxa"/>
            <w:tcBorders>
              <w:left w:val="nil"/>
            </w:tcBorders>
            <w:vAlign w:val="center"/>
          </w:tcPr>
          <w:p w:rsidR="00152510" w:rsidRPr="00CF24C0" w:rsidRDefault="00152510" w:rsidP="00665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24C0">
              <w:rPr>
                <w:rFonts w:ascii="Times New Roman" w:hAnsi="Times New Roman" w:cs="Times New Roman"/>
                <w:sz w:val="20"/>
                <w:szCs w:val="20"/>
              </w:rPr>
              <w:t>13 707,28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52510" w:rsidRPr="00CF24C0" w:rsidRDefault="00152510" w:rsidP="00665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24C0">
              <w:rPr>
                <w:rFonts w:ascii="Times New Roman" w:hAnsi="Times New Roman" w:cs="Times New Roman"/>
                <w:sz w:val="20"/>
                <w:szCs w:val="20"/>
              </w:rPr>
              <w:t>14 349,60</w:t>
            </w:r>
          </w:p>
        </w:tc>
      </w:tr>
      <w:tr w:rsidR="00152510" w:rsidRPr="000C3BC1" w:rsidTr="004A6513">
        <w:tc>
          <w:tcPr>
            <w:tcW w:w="831" w:type="dxa"/>
            <w:vMerge/>
          </w:tcPr>
          <w:p w:rsidR="00152510" w:rsidRPr="000C3BC1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</w:tcPr>
          <w:p w:rsidR="00152510" w:rsidRPr="000C3BC1" w:rsidRDefault="00152510" w:rsidP="00136F0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bCs/>
                <w:sz w:val="20"/>
                <w:szCs w:val="20"/>
              </w:rPr>
              <w:t>Производство основных видов сельскохозяйственной  продукции  во всех категориях хозяйств:</w:t>
            </w:r>
          </w:p>
        </w:tc>
        <w:tc>
          <w:tcPr>
            <w:tcW w:w="1800" w:type="dxa"/>
            <w:tcBorders>
              <w:left w:val="nil"/>
            </w:tcBorders>
          </w:tcPr>
          <w:p w:rsidR="00152510" w:rsidRPr="000C3BC1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vAlign w:val="center"/>
          </w:tcPr>
          <w:p w:rsidR="00152510" w:rsidRPr="00FE3195" w:rsidRDefault="00152510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left w:val="nil"/>
            </w:tcBorders>
            <w:vAlign w:val="center"/>
          </w:tcPr>
          <w:p w:rsidR="00152510" w:rsidRPr="00FE3195" w:rsidRDefault="00152510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1" w:type="dxa"/>
            <w:tcBorders>
              <w:left w:val="nil"/>
            </w:tcBorders>
            <w:vAlign w:val="center"/>
          </w:tcPr>
          <w:p w:rsidR="00152510" w:rsidRPr="00FE3195" w:rsidRDefault="00152510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tcBorders>
              <w:left w:val="nil"/>
            </w:tcBorders>
            <w:vAlign w:val="center"/>
          </w:tcPr>
          <w:p w:rsidR="00152510" w:rsidRPr="00FE3195" w:rsidRDefault="00152510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52510" w:rsidRPr="00FE3195" w:rsidRDefault="00152510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510" w:rsidRPr="009A6C91" w:rsidTr="00E763CF">
        <w:trPr>
          <w:trHeight w:val="84"/>
        </w:trPr>
        <w:tc>
          <w:tcPr>
            <w:tcW w:w="831" w:type="dxa"/>
            <w:vMerge/>
          </w:tcPr>
          <w:p w:rsidR="00152510" w:rsidRPr="009A6C91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52510" w:rsidRPr="009A6C91" w:rsidRDefault="00152510" w:rsidP="00136F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6C91">
              <w:rPr>
                <w:rFonts w:ascii="Times New Roman" w:hAnsi="Times New Roman" w:cs="Times New Roman"/>
                <w:sz w:val="20"/>
                <w:szCs w:val="20"/>
              </w:rPr>
              <w:t xml:space="preserve"> Зерно (в весе после доработки)</w:t>
            </w:r>
          </w:p>
        </w:tc>
        <w:tc>
          <w:tcPr>
            <w:tcW w:w="1800" w:type="dxa"/>
            <w:tcBorders>
              <w:top w:val="nil"/>
              <w:left w:val="nil"/>
            </w:tcBorders>
          </w:tcPr>
          <w:p w:rsidR="00152510" w:rsidRPr="009A6C91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6C91">
              <w:rPr>
                <w:rFonts w:ascii="Times New Roman" w:hAnsi="Times New Roman" w:cs="Times New Roman"/>
                <w:sz w:val="18"/>
                <w:szCs w:val="18"/>
              </w:rPr>
              <w:t>тонн</w:t>
            </w:r>
          </w:p>
        </w:tc>
        <w:tc>
          <w:tcPr>
            <w:tcW w:w="1276" w:type="dxa"/>
            <w:tcBorders>
              <w:top w:val="nil"/>
            </w:tcBorders>
          </w:tcPr>
          <w:p w:rsidR="00152510" w:rsidRPr="00664E76" w:rsidRDefault="00152510" w:rsidP="009A6C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4E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4" w:type="dxa"/>
            <w:tcBorders>
              <w:top w:val="nil"/>
              <w:left w:val="nil"/>
            </w:tcBorders>
          </w:tcPr>
          <w:p w:rsidR="00152510" w:rsidRPr="00664E76" w:rsidRDefault="00152510" w:rsidP="009A6C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4E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1" w:type="dxa"/>
            <w:tcBorders>
              <w:top w:val="nil"/>
              <w:left w:val="nil"/>
            </w:tcBorders>
          </w:tcPr>
          <w:p w:rsidR="00152510" w:rsidRPr="00664E76" w:rsidRDefault="00152510" w:rsidP="009A6C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4E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14 849,0</w:t>
            </w:r>
          </w:p>
        </w:tc>
        <w:tc>
          <w:tcPr>
            <w:tcW w:w="1269" w:type="dxa"/>
            <w:tcBorders>
              <w:top w:val="nil"/>
              <w:left w:val="nil"/>
            </w:tcBorders>
          </w:tcPr>
          <w:p w:rsidR="00152510" w:rsidRPr="00664E76" w:rsidRDefault="00152510" w:rsidP="009A6C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4E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15 531,0</w:t>
            </w:r>
          </w:p>
        </w:tc>
        <w:tc>
          <w:tcPr>
            <w:tcW w:w="1345" w:type="dxa"/>
            <w:tcBorders>
              <w:top w:val="nil"/>
              <w:left w:val="nil"/>
            </w:tcBorders>
          </w:tcPr>
          <w:p w:rsidR="00152510" w:rsidRPr="00664E76" w:rsidRDefault="00152510" w:rsidP="009A6C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4E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16 153,0</w:t>
            </w:r>
          </w:p>
        </w:tc>
      </w:tr>
      <w:tr w:rsidR="00152510" w:rsidRPr="000C3BC1" w:rsidTr="004A6513">
        <w:tc>
          <w:tcPr>
            <w:tcW w:w="831" w:type="dxa"/>
            <w:vMerge/>
          </w:tcPr>
          <w:p w:rsidR="00152510" w:rsidRPr="000C3BC1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52510" w:rsidRPr="000C3BC1" w:rsidRDefault="00152510" w:rsidP="00136F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 xml:space="preserve"> Картофель</w:t>
            </w:r>
          </w:p>
        </w:tc>
        <w:tc>
          <w:tcPr>
            <w:tcW w:w="1800" w:type="dxa"/>
            <w:tcBorders>
              <w:top w:val="nil"/>
              <w:left w:val="nil"/>
            </w:tcBorders>
          </w:tcPr>
          <w:p w:rsidR="00152510" w:rsidRPr="000C3BC1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тонн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152510" w:rsidRPr="00664E76" w:rsidRDefault="00152510" w:rsidP="002865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4E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1 338,3</w:t>
            </w:r>
          </w:p>
        </w:tc>
        <w:tc>
          <w:tcPr>
            <w:tcW w:w="1414" w:type="dxa"/>
            <w:tcBorders>
              <w:top w:val="nil"/>
              <w:left w:val="nil"/>
            </w:tcBorders>
            <w:vAlign w:val="center"/>
          </w:tcPr>
          <w:p w:rsidR="00152510" w:rsidRPr="00664E76" w:rsidRDefault="00152510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4E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1 330,0</w:t>
            </w:r>
          </w:p>
        </w:tc>
        <w:tc>
          <w:tcPr>
            <w:tcW w:w="1421" w:type="dxa"/>
            <w:tcBorders>
              <w:top w:val="nil"/>
              <w:left w:val="nil"/>
            </w:tcBorders>
          </w:tcPr>
          <w:p w:rsidR="00152510" w:rsidRPr="00664E76" w:rsidRDefault="00152510" w:rsidP="00A23D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4E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9 142,0</w:t>
            </w:r>
          </w:p>
        </w:tc>
        <w:tc>
          <w:tcPr>
            <w:tcW w:w="1269" w:type="dxa"/>
            <w:tcBorders>
              <w:top w:val="nil"/>
              <w:left w:val="nil"/>
            </w:tcBorders>
          </w:tcPr>
          <w:p w:rsidR="00152510" w:rsidRPr="00664E76" w:rsidRDefault="00152510" w:rsidP="00A23D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4E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9 352,0</w:t>
            </w:r>
          </w:p>
        </w:tc>
        <w:tc>
          <w:tcPr>
            <w:tcW w:w="1345" w:type="dxa"/>
            <w:tcBorders>
              <w:top w:val="nil"/>
              <w:left w:val="nil"/>
            </w:tcBorders>
          </w:tcPr>
          <w:p w:rsidR="00152510" w:rsidRPr="00664E76" w:rsidRDefault="00152510" w:rsidP="00A23D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4E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9 583,0</w:t>
            </w:r>
          </w:p>
        </w:tc>
      </w:tr>
      <w:tr w:rsidR="00152510" w:rsidRPr="000C3BC1" w:rsidTr="004A6513">
        <w:tc>
          <w:tcPr>
            <w:tcW w:w="831" w:type="dxa"/>
            <w:vMerge/>
          </w:tcPr>
          <w:p w:rsidR="00152510" w:rsidRPr="000C3BC1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52510" w:rsidRPr="000C3BC1" w:rsidRDefault="00152510" w:rsidP="00136F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 xml:space="preserve"> Овощи</w:t>
            </w:r>
          </w:p>
        </w:tc>
        <w:tc>
          <w:tcPr>
            <w:tcW w:w="1800" w:type="dxa"/>
            <w:tcBorders>
              <w:top w:val="nil"/>
              <w:left w:val="nil"/>
            </w:tcBorders>
          </w:tcPr>
          <w:p w:rsidR="00152510" w:rsidRPr="000C3BC1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тонн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152510" w:rsidRPr="00664E76" w:rsidRDefault="00152510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4E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806,3</w:t>
            </w:r>
          </w:p>
        </w:tc>
        <w:tc>
          <w:tcPr>
            <w:tcW w:w="1414" w:type="dxa"/>
            <w:tcBorders>
              <w:top w:val="nil"/>
              <w:left w:val="nil"/>
            </w:tcBorders>
            <w:vAlign w:val="center"/>
          </w:tcPr>
          <w:p w:rsidR="00152510" w:rsidRPr="00664E76" w:rsidRDefault="00152510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4E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421" w:type="dxa"/>
            <w:tcBorders>
              <w:top w:val="nil"/>
              <w:left w:val="nil"/>
            </w:tcBorders>
            <w:vAlign w:val="center"/>
          </w:tcPr>
          <w:p w:rsidR="00152510" w:rsidRPr="00664E76" w:rsidRDefault="00152510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4E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3 537,5</w:t>
            </w:r>
          </w:p>
        </w:tc>
        <w:tc>
          <w:tcPr>
            <w:tcW w:w="1269" w:type="dxa"/>
            <w:tcBorders>
              <w:top w:val="nil"/>
              <w:left w:val="nil"/>
            </w:tcBorders>
            <w:vAlign w:val="center"/>
          </w:tcPr>
          <w:p w:rsidR="00152510" w:rsidRPr="00664E76" w:rsidRDefault="00152510" w:rsidP="00CF05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4E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3 590,0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52510" w:rsidRPr="00664E76" w:rsidRDefault="00152510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4E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3 631,0</w:t>
            </w:r>
          </w:p>
        </w:tc>
      </w:tr>
      <w:tr w:rsidR="00152510" w:rsidRPr="000C3BC1" w:rsidTr="004A6513">
        <w:tc>
          <w:tcPr>
            <w:tcW w:w="831" w:type="dxa"/>
            <w:vMerge/>
          </w:tcPr>
          <w:p w:rsidR="00152510" w:rsidRPr="000C3BC1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52510" w:rsidRPr="000C3BC1" w:rsidRDefault="00152510" w:rsidP="00136F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 xml:space="preserve"> Скот и птица - всего (в живом весе)</w:t>
            </w:r>
          </w:p>
        </w:tc>
        <w:tc>
          <w:tcPr>
            <w:tcW w:w="1800" w:type="dxa"/>
            <w:tcBorders>
              <w:top w:val="nil"/>
              <w:left w:val="nil"/>
            </w:tcBorders>
          </w:tcPr>
          <w:p w:rsidR="00152510" w:rsidRPr="000C3BC1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тонн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152510" w:rsidRPr="00664E76" w:rsidRDefault="00152510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4E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27,2</w:t>
            </w:r>
          </w:p>
        </w:tc>
        <w:tc>
          <w:tcPr>
            <w:tcW w:w="1414" w:type="dxa"/>
            <w:tcBorders>
              <w:top w:val="nil"/>
              <w:left w:val="nil"/>
            </w:tcBorders>
            <w:vAlign w:val="center"/>
          </w:tcPr>
          <w:p w:rsidR="00152510" w:rsidRPr="00664E76" w:rsidRDefault="00152510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4E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27,3</w:t>
            </w:r>
          </w:p>
        </w:tc>
        <w:tc>
          <w:tcPr>
            <w:tcW w:w="1421" w:type="dxa"/>
            <w:tcBorders>
              <w:top w:val="nil"/>
              <w:left w:val="nil"/>
            </w:tcBorders>
            <w:vAlign w:val="center"/>
          </w:tcPr>
          <w:p w:rsidR="00152510" w:rsidRPr="00664E76" w:rsidRDefault="00152510" w:rsidP="004065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4E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81 123,9</w:t>
            </w:r>
          </w:p>
        </w:tc>
        <w:tc>
          <w:tcPr>
            <w:tcW w:w="1269" w:type="dxa"/>
            <w:tcBorders>
              <w:top w:val="nil"/>
              <w:left w:val="nil"/>
            </w:tcBorders>
            <w:vAlign w:val="center"/>
          </w:tcPr>
          <w:p w:rsidR="00152510" w:rsidRPr="00664E76" w:rsidRDefault="00152510" w:rsidP="004065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4E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81 226,3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52510" w:rsidRPr="00664E76" w:rsidRDefault="00152510" w:rsidP="004065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4E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81 331,3</w:t>
            </w:r>
          </w:p>
        </w:tc>
      </w:tr>
      <w:tr w:rsidR="00152510" w:rsidRPr="000C3BC1" w:rsidTr="004A6513">
        <w:tc>
          <w:tcPr>
            <w:tcW w:w="831" w:type="dxa"/>
            <w:vMerge/>
          </w:tcPr>
          <w:p w:rsidR="00152510" w:rsidRPr="000C3BC1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52510" w:rsidRPr="000C3BC1" w:rsidRDefault="00152510" w:rsidP="00136F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 xml:space="preserve"> Молоко </w:t>
            </w:r>
          </w:p>
        </w:tc>
        <w:tc>
          <w:tcPr>
            <w:tcW w:w="1800" w:type="dxa"/>
            <w:tcBorders>
              <w:top w:val="nil"/>
              <w:left w:val="nil"/>
            </w:tcBorders>
          </w:tcPr>
          <w:p w:rsidR="00152510" w:rsidRPr="000C3BC1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тонн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152510" w:rsidRPr="00664E76" w:rsidRDefault="00152510" w:rsidP="002865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4E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236,8</w:t>
            </w:r>
          </w:p>
        </w:tc>
        <w:tc>
          <w:tcPr>
            <w:tcW w:w="1414" w:type="dxa"/>
            <w:tcBorders>
              <w:top w:val="nil"/>
              <w:left w:val="nil"/>
            </w:tcBorders>
            <w:vAlign w:val="center"/>
          </w:tcPr>
          <w:p w:rsidR="00152510" w:rsidRPr="00664E76" w:rsidRDefault="00152510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4E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237,0</w:t>
            </w:r>
          </w:p>
        </w:tc>
        <w:tc>
          <w:tcPr>
            <w:tcW w:w="1421" w:type="dxa"/>
            <w:tcBorders>
              <w:top w:val="nil"/>
              <w:left w:val="nil"/>
            </w:tcBorders>
            <w:vAlign w:val="center"/>
          </w:tcPr>
          <w:p w:rsidR="00152510" w:rsidRPr="00664E76" w:rsidRDefault="00152510" w:rsidP="004065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4E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3 001,0</w:t>
            </w:r>
          </w:p>
        </w:tc>
        <w:tc>
          <w:tcPr>
            <w:tcW w:w="1269" w:type="dxa"/>
            <w:tcBorders>
              <w:top w:val="nil"/>
              <w:left w:val="nil"/>
            </w:tcBorders>
            <w:vAlign w:val="center"/>
          </w:tcPr>
          <w:p w:rsidR="00152510" w:rsidRPr="00664E76" w:rsidRDefault="00152510" w:rsidP="004065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4E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3 622,0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52510" w:rsidRPr="00664E76" w:rsidRDefault="00152510" w:rsidP="004065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4E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3 942,0</w:t>
            </w:r>
          </w:p>
        </w:tc>
      </w:tr>
      <w:tr w:rsidR="00152510" w:rsidRPr="000C3BC1" w:rsidTr="004A6513">
        <w:tc>
          <w:tcPr>
            <w:tcW w:w="831" w:type="dxa"/>
            <w:vMerge/>
          </w:tcPr>
          <w:p w:rsidR="00152510" w:rsidRPr="000C3BC1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52510" w:rsidRPr="000C3BC1" w:rsidRDefault="00152510" w:rsidP="00136F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 xml:space="preserve"> Яйца</w:t>
            </w:r>
          </w:p>
        </w:tc>
        <w:tc>
          <w:tcPr>
            <w:tcW w:w="1800" w:type="dxa"/>
            <w:tcBorders>
              <w:top w:val="nil"/>
              <w:left w:val="nil"/>
            </w:tcBorders>
          </w:tcPr>
          <w:p w:rsidR="00152510" w:rsidRPr="000C3BC1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тыс. шт.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152510" w:rsidRPr="00664E76" w:rsidRDefault="00152510" w:rsidP="008369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4E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99,8</w:t>
            </w:r>
          </w:p>
        </w:tc>
        <w:tc>
          <w:tcPr>
            <w:tcW w:w="1414" w:type="dxa"/>
            <w:tcBorders>
              <w:top w:val="nil"/>
              <w:left w:val="nil"/>
            </w:tcBorders>
            <w:vAlign w:val="center"/>
          </w:tcPr>
          <w:p w:rsidR="00152510" w:rsidRPr="00664E76" w:rsidRDefault="00152510" w:rsidP="008369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4E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421" w:type="dxa"/>
            <w:tcBorders>
              <w:top w:val="nil"/>
              <w:left w:val="nil"/>
            </w:tcBorders>
            <w:vAlign w:val="center"/>
          </w:tcPr>
          <w:p w:rsidR="00152510" w:rsidRPr="00664E76" w:rsidRDefault="00152510" w:rsidP="004065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4E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5 250,0</w:t>
            </w:r>
          </w:p>
        </w:tc>
        <w:tc>
          <w:tcPr>
            <w:tcW w:w="1269" w:type="dxa"/>
            <w:tcBorders>
              <w:top w:val="nil"/>
              <w:left w:val="nil"/>
            </w:tcBorders>
            <w:vAlign w:val="center"/>
          </w:tcPr>
          <w:p w:rsidR="00152510" w:rsidRPr="00664E76" w:rsidRDefault="00152510" w:rsidP="004065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4E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5 250,0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52510" w:rsidRPr="00664E76" w:rsidRDefault="00152510" w:rsidP="004065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4E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5 250,0</w:t>
            </w:r>
          </w:p>
        </w:tc>
      </w:tr>
      <w:tr w:rsidR="00152510" w:rsidRPr="009A6C91" w:rsidTr="004A6513">
        <w:tc>
          <w:tcPr>
            <w:tcW w:w="831" w:type="dxa"/>
            <w:vMerge/>
          </w:tcPr>
          <w:p w:rsidR="00152510" w:rsidRPr="009A6C91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52510" w:rsidRPr="009A6C91" w:rsidRDefault="00152510" w:rsidP="00136F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6C91">
              <w:rPr>
                <w:rFonts w:ascii="Times New Roman" w:hAnsi="Times New Roman" w:cs="Times New Roman"/>
                <w:sz w:val="20"/>
                <w:szCs w:val="20"/>
              </w:rPr>
              <w:t xml:space="preserve"> Шерсть (в физическом весе)</w:t>
            </w:r>
          </w:p>
        </w:tc>
        <w:tc>
          <w:tcPr>
            <w:tcW w:w="1800" w:type="dxa"/>
            <w:tcBorders>
              <w:top w:val="nil"/>
              <w:left w:val="nil"/>
            </w:tcBorders>
          </w:tcPr>
          <w:p w:rsidR="00152510" w:rsidRPr="009A6C91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6C91">
              <w:rPr>
                <w:rFonts w:ascii="Times New Roman" w:hAnsi="Times New Roman" w:cs="Times New Roman"/>
                <w:sz w:val="18"/>
                <w:szCs w:val="18"/>
              </w:rPr>
              <w:t>центнеров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152510" w:rsidRPr="00664E76" w:rsidRDefault="00152510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4E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4" w:type="dxa"/>
            <w:tcBorders>
              <w:top w:val="nil"/>
              <w:left w:val="nil"/>
            </w:tcBorders>
            <w:vAlign w:val="center"/>
          </w:tcPr>
          <w:p w:rsidR="00152510" w:rsidRPr="00664E76" w:rsidRDefault="00152510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4E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1" w:type="dxa"/>
            <w:tcBorders>
              <w:top w:val="nil"/>
              <w:left w:val="nil"/>
            </w:tcBorders>
            <w:vAlign w:val="center"/>
          </w:tcPr>
          <w:p w:rsidR="00152510" w:rsidRPr="00664E76" w:rsidRDefault="00152510" w:rsidP="009A6C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4E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0,1 </w:t>
            </w:r>
          </w:p>
        </w:tc>
        <w:tc>
          <w:tcPr>
            <w:tcW w:w="1269" w:type="dxa"/>
            <w:tcBorders>
              <w:top w:val="nil"/>
              <w:left w:val="nil"/>
            </w:tcBorders>
            <w:vAlign w:val="center"/>
          </w:tcPr>
          <w:p w:rsidR="00152510" w:rsidRPr="00664E76" w:rsidRDefault="00152510" w:rsidP="009A6C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4E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0,1 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52510" w:rsidRPr="00664E76" w:rsidRDefault="00152510" w:rsidP="009A6C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4E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0,1 </w:t>
            </w:r>
          </w:p>
        </w:tc>
      </w:tr>
      <w:tr w:rsidR="00152510" w:rsidRPr="000C3BC1" w:rsidTr="00314B36">
        <w:tc>
          <w:tcPr>
            <w:tcW w:w="831" w:type="dxa"/>
            <w:vMerge w:val="restart"/>
          </w:tcPr>
          <w:p w:rsidR="00152510" w:rsidRPr="000C3BC1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IV</w:t>
            </w:r>
          </w:p>
        </w:tc>
        <w:tc>
          <w:tcPr>
            <w:tcW w:w="13832" w:type="dxa"/>
            <w:gridSpan w:val="7"/>
          </w:tcPr>
          <w:p w:rsidR="00152510" w:rsidRPr="000C3BC1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3BC1">
              <w:rPr>
                <w:rFonts w:ascii="Times New Roman" w:hAnsi="Times New Roman" w:cs="Times New Roman"/>
                <w:b/>
                <w:bCs/>
              </w:rPr>
              <w:t>Инвестиции</w:t>
            </w:r>
          </w:p>
        </w:tc>
      </w:tr>
      <w:tr w:rsidR="00152510" w:rsidRPr="000C3BC1" w:rsidTr="00E763CF">
        <w:trPr>
          <w:trHeight w:val="311"/>
        </w:trPr>
        <w:tc>
          <w:tcPr>
            <w:tcW w:w="831" w:type="dxa"/>
            <w:vMerge/>
          </w:tcPr>
          <w:p w:rsidR="00152510" w:rsidRPr="000C3BC1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vAlign w:val="center"/>
          </w:tcPr>
          <w:p w:rsidR="00152510" w:rsidRPr="000C3BC1" w:rsidRDefault="00152510" w:rsidP="001E290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bCs/>
                <w:sz w:val="20"/>
                <w:szCs w:val="20"/>
              </w:rPr>
              <w:t>Объем инвестиций в основной капитал (без субъектов малого предпринимательства) в ценах соответствующих лет</w:t>
            </w:r>
          </w:p>
        </w:tc>
        <w:tc>
          <w:tcPr>
            <w:tcW w:w="1800" w:type="dxa"/>
            <w:tcBorders>
              <w:left w:val="nil"/>
            </w:tcBorders>
            <w:vAlign w:val="center"/>
          </w:tcPr>
          <w:p w:rsidR="00152510" w:rsidRPr="000C3BC1" w:rsidRDefault="00152510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тыс. рублей</w:t>
            </w:r>
          </w:p>
        </w:tc>
        <w:tc>
          <w:tcPr>
            <w:tcW w:w="1276" w:type="dxa"/>
            <w:vAlign w:val="center"/>
          </w:tcPr>
          <w:p w:rsidR="00152510" w:rsidRPr="00DE4925" w:rsidRDefault="00152510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4925">
              <w:rPr>
                <w:rFonts w:ascii="Times New Roman" w:hAnsi="Times New Roman" w:cs="Times New Roman"/>
                <w:bCs/>
                <w:sz w:val="20"/>
                <w:szCs w:val="20"/>
              </w:rPr>
              <w:t>636 119</w:t>
            </w:r>
          </w:p>
        </w:tc>
        <w:tc>
          <w:tcPr>
            <w:tcW w:w="1414" w:type="dxa"/>
            <w:tcBorders>
              <w:left w:val="nil"/>
            </w:tcBorders>
            <w:vAlign w:val="center"/>
          </w:tcPr>
          <w:p w:rsidR="00152510" w:rsidRPr="00DE4925" w:rsidRDefault="00152510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4925">
              <w:rPr>
                <w:rFonts w:ascii="Times New Roman" w:hAnsi="Times New Roman" w:cs="Times New Roman"/>
                <w:bCs/>
                <w:sz w:val="20"/>
                <w:szCs w:val="20"/>
              </w:rPr>
              <w:t>1 544 408</w:t>
            </w:r>
          </w:p>
        </w:tc>
        <w:tc>
          <w:tcPr>
            <w:tcW w:w="1421" w:type="dxa"/>
            <w:tcBorders>
              <w:left w:val="nil"/>
            </w:tcBorders>
            <w:vAlign w:val="center"/>
          </w:tcPr>
          <w:p w:rsidR="00152510" w:rsidRPr="00DE4925" w:rsidRDefault="00152510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4925">
              <w:rPr>
                <w:rFonts w:ascii="Times New Roman" w:hAnsi="Times New Roman" w:cs="Times New Roman"/>
                <w:bCs/>
                <w:sz w:val="20"/>
                <w:szCs w:val="20"/>
              </w:rPr>
              <w:t>5 252 222</w:t>
            </w:r>
          </w:p>
        </w:tc>
        <w:tc>
          <w:tcPr>
            <w:tcW w:w="1269" w:type="dxa"/>
            <w:tcBorders>
              <w:left w:val="nil"/>
            </w:tcBorders>
            <w:vAlign w:val="center"/>
          </w:tcPr>
          <w:p w:rsidR="00152510" w:rsidRPr="00DE4925" w:rsidRDefault="00152510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4925">
              <w:rPr>
                <w:rFonts w:ascii="Times New Roman" w:hAnsi="Times New Roman" w:cs="Times New Roman"/>
                <w:bCs/>
                <w:sz w:val="20"/>
                <w:szCs w:val="20"/>
              </w:rPr>
              <w:t>3 922 591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52510" w:rsidRPr="00DE4925" w:rsidRDefault="00152510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4925">
              <w:rPr>
                <w:rFonts w:ascii="Times New Roman" w:hAnsi="Times New Roman" w:cs="Times New Roman"/>
                <w:bCs/>
                <w:sz w:val="20"/>
                <w:szCs w:val="20"/>
              </w:rPr>
              <w:t>591 527</w:t>
            </w:r>
          </w:p>
        </w:tc>
      </w:tr>
      <w:tr w:rsidR="00152510" w:rsidRPr="000C3BC1" w:rsidTr="008A356B">
        <w:trPr>
          <w:trHeight w:val="508"/>
        </w:trPr>
        <w:tc>
          <w:tcPr>
            <w:tcW w:w="831" w:type="dxa"/>
            <w:vMerge/>
          </w:tcPr>
          <w:p w:rsidR="00152510" w:rsidRPr="000C3BC1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</w:tcPr>
          <w:p w:rsidR="00152510" w:rsidRPr="000C3BC1" w:rsidRDefault="00152510" w:rsidP="00180F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</w:t>
            </w:r>
          </w:p>
        </w:tc>
        <w:tc>
          <w:tcPr>
            <w:tcW w:w="1800" w:type="dxa"/>
            <w:tcBorders>
              <w:left w:val="nil"/>
            </w:tcBorders>
            <w:vAlign w:val="center"/>
          </w:tcPr>
          <w:p w:rsidR="00152510" w:rsidRPr="000C3BC1" w:rsidRDefault="00152510" w:rsidP="00180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% к предыдущ. году в сопост. ц</w:t>
            </w:r>
            <w:bookmarkStart w:id="0" w:name="_GoBack"/>
            <w:bookmarkEnd w:id="0"/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енах</w:t>
            </w:r>
          </w:p>
        </w:tc>
        <w:tc>
          <w:tcPr>
            <w:tcW w:w="1276" w:type="dxa"/>
            <w:vAlign w:val="center"/>
          </w:tcPr>
          <w:p w:rsidR="00152510" w:rsidRPr="00DE4925" w:rsidRDefault="00152510" w:rsidP="00180F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4925">
              <w:rPr>
                <w:rFonts w:ascii="Times New Roman" w:hAnsi="Times New Roman" w:cs="Times New Roman"/>
                <w:bCs/>
                <w:sz w:val="20"/>
                <w:szCs w:val="20"/>
              </w:rPr>
              <w:t>в 1,9р.</w:t>
            </w:r>
          </w:p>
        </w:tc>
        <w:tc>
          <w:tcPr>
            <w:tcW w:w="1414" w:type="dxa"/>
            <w:tcBorders>
              <w:left w:val="nil"/>
            </w:tcBorders>
            <w:vAlign w:val="center"/>
          </w:tcPr>
          <w:p w:rsidR="00152510" w:rsidRPr="00DE4925" w:rsidRDefault="00152510" w:rsidP="00180F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 2,1р.</w:t>
            </w:r>
          </w:p>
        </w:tc>
        <w:tc>
          <w:tcPr>
            <w:tcW w:w="1421" w:type="dxa"/>
            <w:tcBorders>
              <w:left w:val="nil"/>
            </w:tcBorders>
            <w:vAlign w:val="center"/>
          </w:tcPr>
          <w:p w:rsidR="00152510" w:rsidRPr="00DE4925" w:rsidRDefault="00152510" w:rsidP="00180F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 3,4р.</w:t>
            </w:r>
          </w:p>
        </w:tc>
        <w:tc>
          <w:tcPr>
            <w:tcW w:w="1269" w:type="dxa"/>
            <w:tcBorders>
              <w:left w:val="nil"/>
            </w:tcBorders>
            <w:vAlign w:val="center"/>
          </w:tcPr>
          <w:p w:rsidR="00152510" w:rsidRPr="00DE4925" w:rsidRDefault="00152510" w:rsidP="00180F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4925">
              <w:rPr>
                <w:rFonts w:ascii="Times New Roman" w:hAnsi="Times New Roman" w:cs="Times New Roman"/>
                <w:bCs/>
                <w:sz w:val="20"/>
                <w:szCs w:val="20"/>
              </w:rPr>
              <w:t>71,4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52510" w:rsidRPr="00DE4925" w:rsidRDefault="00152510" w:rsidP="00180F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4925">
              <w:rPr>
                <w:rFonts w:ascii="Times New Roman" w:hAnsi="Times New Roman" w:cs="Times New Roman"/>
                <w:bCs/>
                <w:sz w:val="20"/>
                <w:szCs w:val="20"/>
              </w:rPr>
              <w:t>14,5</w:t>
            </w:r>
          </w:p>
        </w:tc>
      </w:tr>
      <w:tr w:rsidR="00152510" w:rsidRPr="000C3BC1" w:rsidTr="00C2340E">
        <w:tc>
          <w:tcPr>
            <w:tcW w:w="831" w:type="dxa"/>
            <w:vMerge/>
          </w:tcPr>
          <w:p w:rsidR="00152510" w:rsidRPr="000C3BC1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vAlign w:val="center"/>
          </w:tcPr>
          <w:p w:rsidR="00152510" w:rsidRPr="000C3BC1" w:rsidRDefault="00152510" w:rsidP="00C234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Индекс-дефлятор</w:t>
            </w:r>
          </w:p>
        </w:tc>
        <w:tc>
          <w:tcPr>
            <w:tcW w:w="1800" w:type="dxa"/>
            <w:tcBorders>
              <w:left w:val="nil"/>
            </w:tcBorders>
            <w:vAlign w:val="center"/>
          </w:tcPr>
          <w:p w:rsidR="00152510" w:rsidRPr="000C3BC1" w:rsidRDefault="00152510" w:rsidP="00C234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  <w:vAlign w:val="center"/>
          </w:tcPr>
          <w:p w:rsidR="00152510" w:rsidRPr="00994D09" w:rsidRDefault="00152510" w:rsidP="00994D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94D09">
              <w:rPr>
                <w:rFonts w:ascii="Times New Roman" w:hAnsi="Times New Roman" w:cs="Times New Roman"/>
                <w:bCs/>
                <w:sz w:val="20"/>
                <w:szCs w:val="20"/>
              </w:rPr>
              <w:t>105,6</w:t>
            </w:r>
          </w:p>
        </w:tc>
        <w:tc>
          <w:tcPr>
            <w:tcW w:w="1414" w:type="dxa"/>
            <w:tcBorders>
              <w:left w:val="nil"/>
            </w:tcBorders>
            <w:vAlign w:val="center"/>
          </w:tcPr>
          <w:p w:rsidR="00152510" w:rsidRPr="00994D09" w:rsidRDefault="00152510" w:rsidP="00994D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94D09">
              <w:rPr>
                <w:rFonts w:ascii="Times New Roman" w:hAnsi="Times New Roman" w:cs="Times New Roman"/>
                <w:bCs/>
                <w:sz w:val="20"/>
                <w:szCs w:val="20"/>
              </w:rPr>
              <w:t>116,5</w:t>
            </w:r>
          </w:p>
        </w:tc>
        <w:tc>
          <w:tcPr>
            <w:tcW w:w="1421" w:type="dxa"/>
            <w:tcBorders>
              <w:left w:val="nil"/>
            </w:tcBorders>
            <w:vAlign w:val="center"/>
          </w:tcPr>
          <w:p w:rsidR="00152510" w:rsidRPr="00994D09" w:rsidRDefault="00152510" w:rsidP="00994D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94D09">
              <w:rPr>
                <w:rFonts w:ascii="Times New Roman" w:hAnsi="Times New Roman" w:cs="Times New Roman"/>
                <w:bCs/>
                <w:sz w:val="20"/>
                <w:szCs w:val="20"/>
              </w:rPr>
              <w:t>109,0</w:t>
            </w:r>
          </w:p>
        </w:tc>
        <w:tc>
          <w:tcPr>
            <w:tcW w:w="1269" w:type="dxa"/>
            <w:tcBorders>
              <w:left w:val="nil"/>
            </w:tcBorders>
            <w:vAlign w:val="center"/>
          </w:tcPr>
          <w:p w:rsidR="00152510" w:rsidRPr="00994D09" w:rsidRDefault="00152510" w:rsidP="00994D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94D09">
              <w:rPr>
                <w:rFonts w:ascii="Times New Roman" w:hAnsi="Times New Roman" w:cs="Times New Roman"/>
                <w:bCs/>
                <w:sz w:val="20"/>
                <w:szCs w:val="20"/>
              </w:rPr>
              <w:t>104,6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52510" w:rsidRPr="00994D09" w:rsidRDefault="00152510" w:rsidP="00994D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94D09">
              <w:rPr>
                <w:rFonts w:ascii="Times New Roman" w:hAnsi="Times New Roman" w:cs="Times New Roman"/>
                <w:bCs/>
                <w:sz w:val="20"/>
                <w:szCs w:val="20"/>
              </w:rPr>
              <w:t>104,0</w:t>
            </w:r>
          </w:p>
        </w:tc>
      </w:tr>
      <w:tr w:rsidR="00152510" w:rsidRPr="000C3BC1" w:rsidTr="00E763CF">
        <w:trPr>
          <w:trHeight w:val="823"/>
        </w:trPr>
        <w:tc>
          <w:tcPr>
            <w:tcW w:w="831" w:type="dxa"/>
            <w:vMerge/>
          </w:tcPr>
          <w:p w:rsidR="00152510" w:rsidRPr="000C3BC1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vAlign w:val="center"/>
          </w:tcPr>
          <w:p w:rsidR="00152510" w:rsidRPr="000C3BC1" w:rsidRDefault="00152510" w:rsidP="00B068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Инвестиции в основной капитал  за счет всех источников финансирования (без субъектов малого предпринимательства и объемов инвестиций, не наблюдаемых прямыми статистическими методами) в ценах 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800" w:type="dxa"/>
            <w:tcBorders>
              <w:left w:val="nil"/>
            </w:tcBorders>
            <w:vAlign w:val="center"/>
          </w:tcPr>
          <w:p w:rsidR="00152510" w:rsidRPr="000C3BC1" w:rsidRDefault="00152510" w:rsidP="005E0F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1276" w:type="dxa"/>
            <w:vAlign w:val="center"/>
          </w:tcPr>
          <w:p w:rsidR="00152510" w:rsidRPr="00DE4925" w:rsidRDefault="00152510" w:rsidP="00D4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4925">
              <w:rPr>
                <w:rFonts w:ascii="Times New Roman" w:hAnsi="Times New Roman" w:cs="Times New Roman"/>
                <w:sz w:val="20"/>
                <w:szCs w:val="20"/>
              </w:rPr>
              <w:t>636 119</w:t>
            </w:r>
          </w:p>
        </w:tc>
        <w:tc>
          <w:tcPr>
            <w:tcW w:w="1414" w:type="dxa"/>
            <w:tcBorders>
              <w:left w:val="nil"/>
            </w:tcBorders>
            <w:vAlign w:val="center"/>
          </w:tcPr>
          <w:p w:rsidR="00152510" w:rsidRPr="00DE4925" w:rsidRDefault="00152510" w:rsidP="00D4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4925">
              <w:rPr>
                <w:rFonts w:ascii="Times New Roman" w:hAnsi="Times New Roman" w:cs="Times New Roman"/>
                <w:sz w:val="20"/>
                <w:szCs w:val="20"/>
              </w:rPr>
              <w:t>1 325 960</w:t>
            </w:r>
          </w:p>
        </w:tc>
        <w:tc>
          <w:tcPr>
            <w:tcW w:w="1421" w:type="dxa"/>
            <w:tcBorders>
              <w:left w:val="nil"/>
            </w:tcBorders>
            <w:vAlign w:val="center"/>
          </w:tcPr>
          <w:p w:rsidR="00152510" w:rsidRPr="00DE4925" w:rsidRDefault="00152510" w:rsidP="00D4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4925">
              <w:rPr>
                <w:rFonts w:ascii="Times New Roman" w:hAnsi="Times New Roman" w:cs="Times New Roman"/>
                <w:sz w:val="20"/>
                <w:szCs w:val="20"/>
              </w:rPr>
              <w:t>4 136 941</w:t>
            </w:r>
          </w:p>
        </w:tc>
        <w:tc>
          <w:tcPr>
            <w:tcW w:w="1269" w:type="dxa"/>
            <w:tcBorders>
              <w:left w:val="nil"/>
            </w:tcBorders>
            <w:vAlign w:val="center"/>
          </w:tcPr>
          <w:p w:rsidR="00152510" w:rsidRPr="00DE4925" w:rsidRDefault="00152510" w:rsidP="00D4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4925">
              <w:rPr>
                <w:rFonts w:ascii="Times New Roman" w:hAnsi="Times New Roman" w:cs="Times New Roman"/>
                <w:sz w:val="20"/>
                <w:szCs w:val="20"/>
              </w:rPr>
              <w:t>2 953 282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52510" w:rsidRPr="00DE4925" w:rsidRDefault="00152510" w:rsidP="00D4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4925">
              <w:rPr>
                <w:rFonts w:ascii="Times New Roman" w:hAnsi="Times New Roman" w:cs="Times New Roman"/>
                <w:sz w:val="20"/>
                <w:szCs w:val="20"/>
              </w:rPr>
              <w:t>427 722</w:t>
            </w:r>
          </w:p>
        </w:tc>
      </w:tr>
      <w:tr w:rsidR="00152510" w:rsidRPr="000C3BC1" w:rsidTr="00E763CF">
        <w:trPr>
          <w:trHeight w:val="201"/>
        </w:trPr>
        <w:tc>
          <w:tcPr>
            <w:tcW w:w="831" w:type="dxa"/>
            <w:vMerge/>
          </w:tcPr>
          <w:p w:rsidR="00152510" w:rsidRPr="000C3BC1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vAlign w:val="center"/>
          </w:tcPr>
          <w:p w:rsidR="00152510" w:rsidRPr="000C3BC1" w:rsidRDefault="00152510" w:rsidP="005E0F67">
            <w:pPr>
              <w:ind w:left="-93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Собственные средства предприятий</w:t>
            </w:r>
          </w:p>
        </w:tc>
        <w:tc>
          <w:tcPr>
            <w:tcW w:w="1800" w:type="dxa"/>
            <w:tcBorders>
              <w:left w:val="nil"/>
            </w:tcBorders>
            <w:vAlign w:val="center"/>
          </w:tcPr>
          <w:p w:rsidR="00152510" w:rsidRPr="000C3BC1" w:rsidRDefault="00152510" w:rsidP="005E0F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1276" w:type="dxa"/>
            <w:vAlign w:val="center"/>
          </w:tcPr>
          <w:p w:rsidR="00152510" w:rsidRPr="00DE4925" w:rsidRDefault="00152510" w:rsidP="00D4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4925">
              <w:rPr>
                <w:rFonts w:ascii="Times New Roman" w:hAnsi="Times New Roman" w:cs="Times New Roman"/>
                <w:sz w:val="20"/>
                <w:szCs w:val="20"/>
              </w:rPr>
              <w:t>202 545</w:t>
            </w:r>
          </w:p>
        </w:tc>
        <w:tc>
          <w:tcPr>
            <w:tcW w:w="1414" w:type="dxa"/>
            <w:tcBorders>
              <w:left w:val="nil"/>
            </w:tcBorders>
            <w:vAlign w:val="center"/>
          </w:tcPr>
          <w:p w:rsidR="00152510" w:rsidRPr="00DE4925" w:rsidRDefault="00152510" w:rsidP="00D4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4925">
              <w:rPr>
                <w:rFonts w:ascii="Times New Roman" w:hAnsi="Times New Roman" w:cs="Times New Roman"/>
                <w:sz w:val="20"/>
                <w:szCs w:val="20"/>
              </w:rPr>
              <w:t>396 326</w:t>
            </w:r>
          </w:p>
        </w:tc>
        <w:tc>
          <w:tcPr>
            <w:tcW w:w="1421" w:type="dxa"/>
            <w:tcBorders>
              <w:left w:val="nil"/>
            </w:tcBorders>
            <w:vAlign w:val="center"/>
          </w:tcPr>
          <w:p w:rsidR="00152510" w:rsidRPr="00DE4925" w:rsidRDefault="00152510" w:rsidP="00D4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4925">
              <w:rPr>
                <w:rFonts w:ascii="Times New Roman" w:hAnsi="Times New Roman" w:cs="Times New Roman"/>
                <w:sz w:val="20"/>
                <w:szCs w:val="20"/>
              </w:rPr>
              <w:t>1 141 888</w:t>
            </w:r>
          </w:p>
        </w:tc>
        <w:tc>
          <w:tcPr>
            <w:tcW w:w="1269" w:type="dxa"/>
            <w:tcBorders>
              <w:left w:val="nil"/>
            </w:tcBorders>
            <w:vAlign w:val="center"/>
          </w:tcPr>
          <w:p w:rsidR="00152510" w:rsidRPr="00DE4925" w:rsidRDefault="00152510" w:rsidP="00D4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4925">
              <w:rPr>
                <w:rFonts w:ascii="Times New Roman" w:hAnsi="Times New Roman" w:cs="Times New Roman"/>
                <w:sz w:val="20"/>
                <w:szCs w:val="20"/>
              </w:rPr>
              <w:t>770 100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52510" w:rsidRPr="00DE4925" w:rsidRDefault="00152510" w:rsidP="00D4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4925">
              <w:rPr>
                <w:rFonts w:ascii="Times New Roman" w:hAnsi="Times New Roman" w:cs="Times New Roman"/>
                <w:sz w:val="20"/>
                <w:szCs w:val="20"/>
              </w:rPr>
              <w:t>384 650</w:t>
            </w:r>
          </w:p>
        </w:tc>
      </w:tr>
      <w:tr w:rsidR="00152510" w:rsidRPr="000C3BC1" w:rsidTr="00E763CF">
        <w:trPr>
          <w:trHeight w:val="142"/>
        </w:trPr>
        <w:tc>
          <w:tcPr>
            <w:tcW w:w="831" w:type="dxa"/>
            <w:vMerge/>
          </w:tcPr>
          <w:p w:rsidR="00152510" w:rsidRPr="000C3BC1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vAlign w:val="center"/>
          </w:tcPr>
          <w:p w:rsidR="00152510" w:rsidRPr="000C3BC1" w:rsidRDefault="00152510" w:rsidP="005E0F67">
            <w:pPr>
              <w:ind w:left="-93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Привлеченные средства</w:t>
            </w:r>
          </w:p>
        </w:tc>
        <w:tc>
          <w:tcPr>
            <w:tcW w:w="1800" w:type="dxa"/>
            <w:tcBorders>
              <w:left w:val="nil"/>
            </w:tcBorders>
            <w:vAlign w:val="center"/>
          </w:tcPr>
          <w:p w:rsidR="00152510" w:rsidRPr="000C3BC1" w:rsidRDefault="00152510" w:rsidP="005E0F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1276" w:type="dxa"/>
            <w:vAlign w:val="center"/>
          </w:tcPr>
          <w:p w:rsidR="00152510" w:rsidRPr="00DE4925" w:rsidRDefault="00152510" w:rsidP="00D4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4925">
              <w:rPr>
                <w:rFonts w:ascii="Times New Roman" w:hAnsi="Times New Roman" w:cs="Times New Roman"/>
                <w:sz w:val="20"/>
                <w:szCs w:val="20"/>
              </w:rPr>
              <w:t>433 574</w:t>
            </w:r>
          </w:p>
        </w:tc>
        <w:tc>
          <w:tcPr>
            <w:tcW w:w="1414" w:type="dxa"/>
            <w:tcBorders>
              <w:left w:val="nil"/>
            </w:tcBorders>
            <w:vAlign w:val="center"/>
          </w:tcPr>
          <w:p w:rsidR="00152510" w:rsidRPr="00DE4925" w:rsidRDefault="00152510" w:rsidP="00D4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4925">
              <w:rPr>
                <w:rFonts w:ascii="Times New Roman" w:hAnsi="Times New Roman" w:cs="Times New Roman"/>
                <w:sz w:val="20"/>
                <w:szCs w:val="20"/>
              </w:rPr>
              <w:t>929 634</w:t>
            </w:r>
          </w:p>
        </w:tc>
        <w:tc>
          <w:tcPr>
            <w:tcW w:w="1421" w:type="dxa"/>
            <w:tcBorders>
              <w:left w:val="nil"/>
            </w:tcBorders>
            <w:vAlign w:val="center"/>
          </w:tcPr>
          <w:p w:rsidR="00152510" w:rsidRPr="00DE4925" w:rsidRDefault="00152510" w:rsidP="00D4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4925">
              <w:rPr>
                <w:rFonts w:ascii="Times New Roman" w:hAnsi="Times New Roman" w:cs="Times New Roman"/>
                <w:sz w:val="20"/>
                <w:szCs w:val="20"/>
              </w:rPr>
              <w:t>2 995 083</w:t>
            </w:r>
          </w:p>
        </w:tc>
        <w:tc>
          <w:tcPr>
            <w:tcW w:w="1269" w:type="dxa"/>
            <w:tcBorders>
              <w:left w:val="nil"/>
            </w:tcBorders>
            <w:vAlign w:val="center"/>
          </w:tcPr>
          <w:p w:rsidR="00152510" w:rsidRPr="00DE4925" w:rsidRDefault="00152510" w:rsidP="00D4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4925">
              <w:rPr>
                <w:rFonts w:ascii="Times New Roman" w:hAnsi="Times New Roman" w:cs="Times New Roman"/>
                <w:sz w:val="20"/>
                <w:szCs w:val="20"/>
              </w:rPr>
              <w:t>2 183 182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52510" w:rsidRPr="00DE4925" w:rsidRDefault="00152510" w:rsidP="00D4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4925">
              <w:rPr>
                <w:rFonts w:ascii="Times New Roman" w:hAnsi="Times New Roman" w:cs="Times New Roman"/>
                <w:sz w:val="20"/>
                <w:szCs w:val="20"/>
              </w:rPr>
              <w:t>43 072</w:t>
            </w:r>
          </w:p>
        </w:tc>
      </w:tr>
      <w:tr w:rsidR="00152510" w:rsidRPr="000C3BC1" w:rsidTr="00314B36">
        <w:tc>
          <w:tcPr>
            <w:tcW w:w="831" w:type="dxa"/>
            <w:vMerge w:val="restart"/>
          </w:tcPr>
          <w:p w:rsidR="00152510" w:rsidRPr="007C38D7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C38D7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13832" w:type="dxa"/>
            <w:gridSpan w:val="7"/>
          </w:tcPr>
          <w:p w:rsidR="00152510" w:rsidRPr="0047139E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7139E">
              <w:rPr>
                <w:rFonts w:ascii="Times New Roman" w:hAnsi="Times New Roman" w:cs="Times New Roman"/>
                <w:b/>
                <w:bCs/>
              </w:rPr>
              <w:t>Труд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и занятость</w:t>
            </w:r>
          </w:p>
        </w:tc>
      </w:tr>
      <w:tr w:rsidR="00152510" w:rsidRPr="003B4898" w:rsidTr="00E763CF">
        <w:trPr>
          <w:trHeight w:val="50"/>
        </w:trPr>
        <w:tc>
          <w:tcPr>
            <w:tcW w:w="831" w:type="dxa"/>
            <w:vMerge/>
          </w:tcPr>
          <w:p w:rsidR="00152510" w:rsidRPr="000C3BC1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right w:val="single" w:sz="4" w:space="0" w:color="000000"/>
            </w:tcBorders>
          </w:tcPr>
          <w:p w:rsidR="00152510" w:rsidRDefault="00152510" w:rsidP="00730B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E55">
              <w:rPr>
                <w:rFonts w:ascii="Times New Roman" w:hAnsi="Times New Roman" w:cs="Times New Roman"/>
                <w:sz w:val="20"/>
                <w:szCs w:val="20"/>
              </w:rPr>
              <w:t>Среднегодовая численность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</w:t>
            </w:r>
            <w:r w:rsidRPr="00850E55">
              <w:rPr>
                <w:rFonts w:ascii="Times New Roman" w:hAnsi="Times New Roman" w:cs="Times New Roman"/>
                <w:sz w:val="20"/>
                <w:szCs w:val="20"/>
              </w:rPr>
              <w:t>анятых в экономике</w:t>
            </w:r>
          </w:p>
          <w:p w:rsidR="00152510" w:rsidRPr="00850E55" w:rsidRDefault="00152510" w:rsidP="00730B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nil"/>
            </w:tcBorders>
            <w:vAlign w:val="center"/>
          </w:tcPr>
          <w:p w:rsidR="00152510" w:rsidRPr="00E763CF" w:rsidRDefault="00152510" w:rsidP="00E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3CF">
              <w:rPr>
                <w:rFonts w:ascii="Times New Roman" w:hAnsi="Times New Roman" w:cs="Times New Roman"/>
                <w:sz w:val="20"/>
                <w:szCs w:val="20"/>
              </w:rPr>
              <w:t>тыс. человек</w:t>
            </w:r>
          </w:p>
        </w:tc>
        <w:tc>
          <w:tcPr>
            <w:tcW w:w="1276" w:type="dxa"/>
            <w:vAlign w:val="center"/>
          </w:tcPr>
          <w:p w:rsidR="00152510" w:rsidRPr="00730B7E" w:rsidRDefault="00152510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B7E">
              <w:rPr>
                <w:rFonts w:ascii="Times New Roman" w:hAnsi="Times New Roman" w:cs="Times New Roman"/>
                <w:sz w:val="20"/>
                <w:szCs w:val="20"/>
              </w:rPr>
              <w:t>26,146</w:t>
            </w:r>
          </w:p>
        </w:tc>
        <w:tc>
          <w:tcPr>
            <w:tcW w:w="1414" w:type="dxa"/>
            <w:tcBorders>
              <w:left w:val="nil"/>
            </w:tcBorders>
            <w:vAlign w:val="center"/>
          </w:tcPr>
          <w:p w:rsidR="00152510" w:rsidRPr="00730B7E" w:rsidRDefault="00152510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B7E">
              <w:rPr>
                <w:rFonts w:ascii="Times New Roman" w:hAnsi="Times New Roman" w:cs="Times New Roman"/>
                <w:sz w:val="20"/>
                <w:szCs w:val="20"/>
              </w:rPr>
              <w:t>25,835</w:t>
            </w:r>
          </w:p>
        </w:tc>
        <w:tc>
          <w:tcPr>
            <w:tcW w:w="1421" w:type="dxa"/>
            <w:tcBorders>
              <w:left w:val="nil"/>
            </w:tcBorders>
            <w:vAlign w:val="center"/>
          </w:tcPr>
          <w:p w:rsidR="00152510" w:rsidRPr="00730B7E" w:rsidRDefault="00152510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B7E">
              <w:rPr>
                <w:rFonts w:ascii="Times New Roman" w:hAnsi="Times New Roman" w:cs="Times New Roman"/>
                <w:sz w:val="20"/>
                <w:szCs w:val="20"/>
              </w:rPr>
              <w:t>29,98</w:t>
            </w:r>
          </w:p>
        </w:tc>
        <w:tc>
          <w:tcPr>
            <w:tcW w:w="1269" w:type="dxa"/>
            <w:tcBorders>
              <w:left w:val="nil"/>
            </w:tcBorders>
            <w:vAlign w:val="center"/>
          </w:tcPr>
          <w:p w:rsidR="00152510" w:rsidRPr="00730B7E" w:rsidRDefault="00152510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B7E">
              <w:rPr>
                <w:rFonts w:ascii="Times New Roman" w:hAnsi="Times New Roman" w:cs="Times New Roman"/>
                <w:sz w:val="20"/>
                <w:szCs w:val="20"/>
              </w:rPr>
              <w:t>29,707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52510" w:rsidRPr="00730B7E" w:rsidRDefault="00152510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B7E">
              <w:rPr>
                <w:rFonts w:ascii="Times New Roman" w:hAnsi="Times New Roman" w:cs="Times New Roman"/>
                <w:sz w:val="20"/>
                <w:szCs w:val="20"/>
              </w:rPr>
              <w:t>29,411</w:t>
            </w:r>
          </w:p>
        </w:tc>
      </w:tr>
      <w:tr w:rsidR="00152510" w:rsidRPr="003B4898" w:rsidTr="004A6513">
        <w:tc>
          <w:tcPr>
            <w:tcW w:w="831" w:type="dxa"/>
            <w:vMerge/>
          </w:tcPr>
          <w:p w:rsidR="00152510" w:rsidRPr="000C3BC1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right w:val="single" w:sz="4" w:space="0" w:color="000000"/>
            </w:tcBorders>
          </w:tcPr>
          <w:p w:rsidR="00152510" w:rsidRPr="00952C74" w:rsidRDefault="00152510" w:rsidP="00952C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2C74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 работников организаций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всего:</w:t>
            </w:r>
          </w:p>
        </w:tc>
        <w:tc>
          <w:tcPr>
            <w:tcW w:w="1800" w:type="dxa"/>
            <w:tcBorders>
              <w:top w:val="nil"/>
              <w:left w:val="nil"/>
            </w:tcBorders>
          </w:tcPr>
          <w:p w:rsidR="00152510" w:rsidRPr="00E763CF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3CF">
              <w:rPr>
                <w:rFonts w:ascii="Times New Roman" w:hAnsi="Times New Roman" w:cs="Times New Roman"/>
                <w:sz w:val="20"/>
                <w:szCs w:val="20"/>
              </w:rPr>
              <w:t>тыс. человек</w:t>
            </w:r>
          </w:p>
        </w:tc>
        <w:tc>
          <w:tcPr>
            <w:tcW w:w="1276" w:type="dxa"/>
            <w:vAlign w:val="center"/>
          </w:tcPr>
          <w:p w:rsidR="00152510" w:rsidRPr="009831FE" w:rsidRDefault="00152510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1FE">
              <w:rPr>
                <w:rFonts w:ascii="Times New Roman" w:hAnsi="Times New Roman" w:cs="Times New Roman"/>
                <w:sz w:val="20"/>
                <w:szCs w:val="20"/>
              </w:rPr>
              <w:t>20,960</w:t>
            </w:r>
          </w:p>
        </w:tc>
        <w:tc>
          <w:tcPr>
            <w:tcW w:w="1414" w:type="dxa"/>
            <w:tcBorders>
              <w:left w:val="nil"/>
            </w:tcBorders>
            <w:vAlign w:val="center"/>
          </w:tcPr>
          <w:p w:rsidR="00152510" w:rsidRPr="009831FE" w:rsidRDefault="00152510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1FE">
              <w:rPr>
                <w:rFonts w:ascii="Times New Roman" w:hAnsi="Times New Roman" w:cs="Times New Roman"/>
                <w:sz w:val="20"/>
                <w:szCs w:val="20"/>
              </w:rPr>
              <w:t>20,648</w:t>
            </w:r>
          </w:p>
        </w:tc>
        <w:tc>
          <w:tcPr>
            <w:tcW w:w="1421" w:type="dxa"/>
            <w:tcBorders>
              <w:left w:val="nil"/>
            </w:tcBorders>
            <w:vAlign w:val="center"/>
          </w:tcPr>
          <w:p w:rsidR="00152510" w:rsidRPr="009831FE" w:rsidRDefault="00152510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1FE">
              <w:rPr>
                <w:rFonts w:ascii="Times New Roman" w:hAnsi="Times New Roman" w:cs="Times New Roman"/>
                <w:sz w:val="20"/>
                <w:szCs w:val="20"/>
              </w:rPr>
              <w:t>23,991</w:t>
            </w:r>
          </w:p>
        </w:tc>
        <w:tc>
          <w:tcPr>
            <w:tcW w:w="1269" w:type="dxa"/>
            <w:tcBorders>
              <w:left w:val="nil"/>
            </w:tcBorders>
            <w:vAlign w:val="center"/>
          </w:tcPr>
          <w:p w:rsidR="00152510" w:rsidRPr="009831FE" w:rsidRDefault="00152510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1FE">
              <w:rPr>
                <w:rFonts w:ascii="Times New Roman" w:hAnsi="Times New Roman" w:cs="Times New Roman"/>
                <w:sz w:val="20"/>
                <w:szCs w:val="20"/>
              </w:rPr>
              <w:t>23,785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52510" w:rsidRPr="009831FE" w:rsidRDefault="00152510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1FE">
              <w:rPr>
                <w:rFonts w:ascii="Times New Roman" w:hAnsi="Times New Roman" w:cs="Times New Roman"/>
                <w:sz w:val="20"/>
                <w:szCs w:val="20"/>
              </w:rPr>
              <w:t>23,526</w:t>
            </w:r>
          </w:p>
        </w:tc>
      </w:tr>
      <w:tr w:rsidR="00152510" w:rsidRPr="003B4898" w:rsidTr="004A6513">
        <w:tc>
          <w:tcPr>
            <w:tcW w:w="831" w:type="dxa"/>
            <w:vMerge/>
          </w:tcPr>
          <w:p w:rsidR="00152510" w:rsidRPr="000C3BC1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right w:val="single" w:sz="4" w:space="0" w:color="000000"/>
            </w:tcBorders>
          </w:tcPr>
          <w:p w:rsidR="00152510" w:rsidRPr="00543BEC" w:rsidRDefault="00152510" w:rsidP="00C74140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43BEC">
              <w:rPr>
                <w:rFonts w:ascii="Times New Roman" w:hAnsi="Times New Roman" w:cs="Times New Roman"/>
                <w:iCs/>
                <w:sz w:val="20"/>
                <w:szCs w:val="20"/>
              </w:rPr>
              <w:t>в том числе в государственных и муниципальных организациях</w:t>
            </w:r>
          </w:p>
        </w:tc>
        <w:tc>
          <w:tcPr>
            <w:tcW w:w="1800" w:type="dxa"/>
            <w:tcBorders>
              <w:top w:val="nil"/>
              <w:left w:val="nil"/>
            </w:tcBorders>
          </w:tcPr>
          <w:p w:rsidR="00152510" w:rsidRPr="00E763CF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3CF">
              <w:rPr>
                <w:rFonts w:ascii="Times New Roman" w:hAnsi="Times New Roman" w:cs="Times New Roman"/>
                <w:sz w:val="20"/>
                <w:szCs w:val="20"/>
              </w:rPr>
              <w:t>тыс. человек</w:t>
            </w:r>
          </w:p>
        </w:tc>
        <w:tc>
          <w:tcPr>
            <w:tcW w:w="1276" w:type="dxa"/>
            <w:vAlign w:val="center"/>
          </w:tcPr>
          <w:p w:rsidR="00152510" w:rsidRPr="00207888" w:rsidRDefault="00152510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888">
              <w:rPr>
                <w:rFonts w:ascii="Times New Roman" w:hAnsi="Times New Roman" w:cs="Times New Roman"/>
                <w:sz w:val="20"/>
                <w:szCs w:val="20"/>
              </w:rPr>
              <w:t>7,822</w:t>
            </w:r>
          </w:p>
        </w:tc>
        <w:tc>
          <w:tcPr>
            <w:tcW w:w="1414" w:type="dxa"/>
            <w:tcBorders>
              <w:left w:val="nil"/>
            </w:tcBorders>
            <w:vAlign w:val="center"/>
          </w:tcPr>
          <w:p w:rsidR="00152510" w:rsidRPr="00207888" w:rsidRDefault="00152510" w:rsidP="00416F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888">
              <w:rPr>
                <w:rFonts w:ascii="Times New Roman" w:hAnsi="Times New Roman" w:cs="Times New Roman"/>
                <w:sz w:val="20"/>
                <w:szCs w:val="20"/>
              </w:rPr>
              <w:t>7,737</w:t>
            </w:r>
          </w:p>
        </w:tc>
        <w:tc>
          <w:tcPr>
            <w:tcW w:w="1421" w:type="dxa"/>
            <w:tcBorders>
              <w:left w:val="nil"/>
            </w:tcBorders>
            <w:vAlign w:val="center"/>
          </w:tcPr>
          <w:p w:rsidR="00152510" w:rsidRPr="00207888" w:rsidRDefault="00152510" w:rsidP="00416F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888">
              <w:rPr>
                <w:rFonts w:ascii="Times New Roman" w:hAnsi="Times New Roman" w:cs="Times New Roman"/>
                <w:sz w:val="20"/>
                <w:szCs w:val="20"/>
              </w:rPr>
              <w:t>8,43</w:t>
            </w:r>
          </w:p>
        </w:tc>
        <w:tc>
          <w:tcPr>
            <w:tcW w:w="1269" w:type="dxa"/>
            <w:tcBorders>
              <w:left w:val="nil"/>
            </w:tcBorders>
            <w:vAlign w:val="center"/>
          </w:tcPr>
          <w:p w:rsidR="00152510" w:rsidRPr="00207888" w:rsidRDefault="00152510" w:rsidP="00305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888">
              <w:rPr>
                <w:rFonts w:ascii="Times New Roman" w:hAnsi="Times New Roman" w:cs="Times New Roman"/>
                <w:sz w:val="20"/>
                <w:szCs w:val="20"/>
              </w:rPr>
              <w:t>8,346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52510" w:rsidRPr="00207888" w:rsidRDefault="00152510" w:rsidP="00305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888">
              <w:rPr>
                <w:rFonts w:ascii="Times New Roman" w:hAnsi="Times New Roman" w:cs="Times New Roman"/>
                <w:sz w:val="20"/>
                <w:szCs w:val="20"/>
              </w:rPr>
              <w:t>8,262</w:t>
            </w:r>
          </w:p>
        </w:tc>
      </w:tr>
      <w:tr w:rsidR="00152510" w:rsidRPr="003B4898" w:rsidTr="004A6513">
        <w:tc>
          <w:tcPr>
            <w:tcW w:w="831" w:type="dxa"/>
            <w:vMerge/>
          </w:tcPr>
          <w:p w:rsidR="00152510" w:rsidRPr="000C3BC1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right w:val="single" w:sz="4" w:space="0" w:color="000000"/>
            </w:tcBorders>
          </w:tcPr>
          <w:p w:rsidR="00152510" w:rsidRPr="006A3DFE" w:rsidRDefault="00152510" w:rsidP="004A47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DFE">
              <w:rPr>
                <w:rFonts w:ascii="Times New Roman" w:hAnsi="Times New Roman" w:cs="Times New Roman"/>
                <w:sz w:val="20"/>
                <w:szCs w:val="20"/>
              </w:rPr>
              <w:t>во внебюджетной сфере</w:t>
            </w:r>
          </w:p>
        </w:tc>
        <w:tc>
          <w:tcPr>
            <w:tcW w:w="1800" w:type="dxa"/>
            <w:tcBorders>
              <w:top w:val="nil"/>
              <w:left w:val="nil"/>
            </w:tcBorders>
          </w:tcPr>
          <w:p w:rsidR="00152510" w:rsidRPr="00E763CF" w:rsidRDefault="00152510" w:rsidP="00416F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3CF">
              <w:rPr>
                <w:rFonts w:ascii="Times New Roman" w:hAnsi="Times New Roman" w:cs="Times New Roman"/>
                <w:sz w:val="20"/>
                <w:szCs w:val="20"/>
              </w:rPr>
              <w:t>тыс. человек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152510" w:rsidRPr="006A3DFE" w:rsidRDefault="00152510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DFE">
              <w:rPr>
                <w:rFonts w:ascii="Times New Roman" w:hAnsi="Times New Roman" w:cs="Times New Roman"/>
                <w:sz w:val="20"/>
                <w:szCs w:val="20"/>
              </w:rPr>
              <w:t>13,138</w:t>
            </w:r>
          </w:p>
        </w:tc>
        <w:tc>
          <w:tcPr>
            <w:tcW w:w="1414" w:type="dxa"/>
            <w:tcBorders>
              <w:top w:val="nil"/>
              <w:left w:val="nil"/>
            </w:tcBorders>
            <w:vAlign w:val="center"/>
          </w:tcPr>
          <w:p w:rsidR="00152510" w:rsidRPr="006A3DFE" w:rsidRDefault="00152510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DFE">
              <w:rPr>
                <w:rFonts w:ascii="Times New Roman" w:hAnsi="Times New Roman" w:cs="Times New Roman"/>
                <w:sz w:val="20"/>
                <w:szCs w:val="20"/>
              </w:rPr>
              <w:t>12,911</w:t>
            </w:r>
          </w:p>
        </w:tc>
        <w:tc>
          <w:tcPr>
            <w:tcW w:w="1421" w:type="dxa"/>
            <w:tcBorders>
              <w:top w:val="nil"/>
              <w:left w:val="nil"/>
            </w:tcBorders>
            <w:vAlign w:val="center"/>
          </w:tcPr>
          <w:p w:rsidR="00152510" w:rsidRPr="006A3DFE" w:rsidRDefault="00152510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DFE">
              <w:rPr>
                <w:rFonts w:ascii="Times New Roman" w:hAnsi="Times New Roman" w:cs="Times New Roman"/>
                <w:sz w:val="20"/>
                <w:szCs w:val="20"/>
              </w:rPr>
              <w:t>15,561</w:t>
            </w:r>
          </w:p>
        </w:tc>
        <w:tc>
          <w:tcPr>
            <w:tcW w:w="1269" w:type="dxa"/>
            <w:tcBorders>
              <w:top w:val="nil"/>
              <w:left w:val="nil"/>
            </w:tcBorders>
            <w:vAlign w:val="center"/>
          </w:tcPr>
          <w:p w:rsidR="00152510" w:rsidRPr="006A3DFE" w:rsidRDefault="00152510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DFE">
              <w:rPr>
                <w:rFonts w:ascii="Times New Roman" w:hAnsi="Times New Roman" w:cs="Times New Roman"/>
                <w:sz w:val="20"/>
                <w:szCs w:val="20"/>
              </w:rPr>
              <w:t>15,439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52510" w:rsidRPr="006A3DFE" w:rsidRDefault="00152510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DFE">
              <w:rPr>
                <w:rFonts w:ascii="Times New Roman" w:hAnsi="Times New Roman" w:cs="Times New Roman"/>
                <w:sz w:val="20"/>
                <w:szCs w:val="20"/>
              </w:rPr>
              <w:t>15,264</w:t>
            </w:r>
          </w:p>
        </w:tc>
      </w:tr>
      <w:tr w:rsidR="00152510" w:rsidRPr="001F1864" w:rsidTr="004A6513">
        <w:tc>
          <w:tcPr>
            <w:tcW w:w="831" w:type="dxa"/>
            <w:vMerge/>
          </w:tcPr>
          <w:p w:rsidR="00152510" w:rsidRPr="000C3BC1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right w:val="single" w:sz="4" w:space="0" w:color="000000"/>
            </w:tcBorders>
          </w:tcPr>
          <w:p w:rsidR="00152510" w:rsidRPr="001F1864" w:rsidRDefault="00152510" w:rsidP="00C423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1864">
              <w:rPr>
                <w:rFonts w:ascii="Times New Roman" w:hAnsi="Times New Roman" w:cs="Times New Roman"/>
                <w:sz w:val="20"/>
                <w:szCs w:val="20"/>
              </w:rPr>
              <w:t>Среднемесячная номинальная начисленная заработная плата</w:t>
            </w:r>
          </w:p>
        </w:tc>
        <w:tc>
          <w:tcPr>
            <w:tcW w:w="1800" w:type="dxa"/>
            <w:tcBorders>
              <w:top w:val="nil"/>
              <w:left w:val="nil"/>
            </w:tcBorders>
          </w:tcPr>
          <w:p w:rsidR="00152510" w:rsidRPr="00E763CF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3CF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152510" w:rsidRPr="001F1864" w:rsidRDefault="00152510" w:rsidP="00555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864">
              <w:rPr>
                <w:rFonts w:ascii="Times New Roman" w:hAnsi="Times New Roman" w:cs="Times New Roman"/>
                <w:sz w:val="20"/>
                <w:szCs w:val="20"/>
              </w:rPr>
              <w:t>29 135,00</w:t>
            </w:r>
          </w:p>
        </w:tc>
        <w:tc>
          <w:tcPr>
            <w:tcW w:w="1414" w:type="dxa"/>
            <w:tcBorders>
              <w:top w:val="nil"/>
              <w:left w:val="nil"/>
            </w:tcBorders>
            <w:vAlign w:val="center"/>
          </w:tcPr>
          <w:p w:rsidR="00152510" w:rsidRPr="001F1864" w:rsidRDefault="00152510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864">
              <w:rPr>
                <w:rFonts w:ascii="Times New Roman" w:hAnsi="Times New Roman" w:cs="Times New Roman"/>
                <w:sz w:val="20"/>
                <w:szCs w:val="20"/>
              </w:rPr>
              <w:t>30 176,00</w:t>
            </w:r>
          </w:p>
        </w:tc>
        <w:tc>
          <w:tcPr>
            <w:tcW w:w="1421" w:type="dxa"/>
            <w:tcBorders>
              <w:top w:val="nil"/>
              <w:left w:val="nil"/>
            </w:tcBorders>
            <w:vAlign w:val="center"/>
          </w:tcPr>
          <w:p w:rsidR="00152510" w:rsidRPr="001F1864" w:rsidRDefault="00152510" w:rsidP="00554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864">
              <w:rPr>
                <w:rFonts w:ascii="Times New Roman" w:hAnsi="Times New Roman" w:cs="Times New Roman"/>
                <w:sz w:val="20"/>
                <w:szCs w:val="20"/>
              </w:rPr>
              <w:t>32322,05</w:t>
            </w:r>
          </w:p>
        </w:tc>
        <w:tc>
          <w:tcPr>
            <w:tcW w:w="1269" w:type="dxa"/>
            <w:tcBorders>
              <w:top w:val="nil"/>
              <w:left w:val="nil"/>
            </w:tcBorders>
            <w:vAlign w:val="center"/>
          </w:tcPr>
          <w:p w:rsidR="00152510" w:rsidRPr="001F1864" w:rsidRDefault="00152510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864">
              <w:rPr>
                <w:rFonts w:ascii="Times New Roman" w:hAnsi="Times New Roman" w:cs="Times New Roman"/>
                <w:sz w:val="20"/>
                <w:szCs w:val="20"/>
              </w:rPr>
              <w:t>33222,02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52510" w:rsidRPr="001F1864" w:rsidRDefault="00152510" w:rsidP="00555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864">
              <w:rPr>
                <w:rFonts w:ascii="Times New Roman" w:hAnsi="Times New Roman" w:cs="Times New Roman"/>
                <w:sz w:val="20"/>
                <w:szCs w:val="20"/>
              </w:rPr>
              <w:t>34419,29</w:t>
            </w:r>
          </w:p>
        </w:tc>
      </w:tr>
      <w:tr w:rsidR="00152510" w:rsidRPr="003B4898" w:rsidTr="004A6513">
        <w:tc>
          <w:tcPr>
            <w:tcW w:w="831" w:type="dxa"/>
            <w:vMerge/>
          </w:tcPr>
          <w:p w:rsidR="00152510" w:rsidRPr="000C3BC1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right w:val="single" w:sz="4" w:space="0" w:color="000000"/>
            </w:tcBorders>
          </w:tcPr>
          <w:p w:rsidR="00152510" w:rsidRPr="004B0937" w:rsidRDefault="00152510" w:rsidP="004B0937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B093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Среднемесячная заработная плата занятых в государственных и муниципальных учреждениях </w:t>
            </w:r>
          </w:p>
        </w:tc>
        <w:tc>
          <w:tcPr>
            <w:tcW w:w="1800" w:type="dxa"/>
            <w:tcBorders>
              <w:top w:val="nil"/>
              <w:left w:val="nil"/>
            </w:tcBorders>
          </w:tcPr>
          <w:p w:rsidR="00152510" w:rsidRPr="00E763CF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3CF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6" w:type="dxa"/>
            <w:vAlign w:val="center"/>
          </w:tcPr>
          <w:p w:rsidR="00152510" w:rsidRPr="001C6C6E" w:rsidRDefault="00152510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C6E">
              <w:rPr>
                <w:rFonts w:ascii="Times New Roman" w:hAnsi="Times New Roman" w:cs="Times New Roman"/>
                <w:sz w:val="20"/>
                <w:szCs w:val="20"/>
              </w:rPr>
              <w:t>25 671,00</w:t>
            </w:r>
          </w:p>
        </w:tc>
        <w:tc>
          <w:tcPr>
            <w:tcW w:w="1414" w:type="dxa"/>
            <w:tcBorders>
              <w:left w:val="nil"/>
            </w:tcBorders>
            <w:vAlign w:val="center"/>
          </w:tcPr>
          <w:p w:rsidR="00152510" w:rsidRPr="001C6C6E" w:rsidRDefault="00152510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C6E">
              <w:rPr>
                <w:rFonts w:ascii="Times New Roman" w:hAnsi="Times New Roman" w:cs="Times New Roman"/>
                <w:sz w:val="20"/>
                <w:szCs w:val="20"/>
              </w:rPr>
              <w:t>26 082,00</w:t>
            </w:r>
          </w:p>
        </w:tc>
        <w:tc>
          <w:tcPr>
            <w:tcW w:w="1421" w:type="dxa"/>
            <w:tcBorders>
              <w:left w:val="nil"/>
            </w:tcBorders>
            <w:vAlign w:val="center"/>
          </w:tcPr>
          <w:p w:rsidR="00152510" w:rsidRPr="001C6C6E" w:rsidRDefault="00152510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C6E">
              <w:rPr>
                <w:rFonts w:ascii="Times New Roman" w:hAnsi="Times New Roman" w:cs="Times New Roman"/>
                <w:sz w:val="20"/>
                <w:szCs w:val="20"/>
              </w:rPr>
              <w:t>26 755,44</w:t>
            </w:r>
          </w:p>
        </w:tc>
        <w:tc>
          <w:tcPr>
            <w:tcW w:w="1269" w:type="dxa"/>
            <w:tcBorders>
              <w:left w:val="nil"/>
            </w:tcBorders>
            <w:vAlign w:val="center"/>
          </w:tcPr>
          <w:p w:rsidR="00152510" w:rsidRPr="001C6C6E" w:rsidRDefault="00152510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C6E">
              <w:rPr>
                <w:rFonts w:ascii="Times New Roman" w:hAnsi="Times New Roman" w:cs="Times New Roman"/>
                <w:sz w:val="20"/>
                <w:szCs w:val="20"/>
              </w:rPr>
              <w:t>27 102,8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52510" w:rsidRPr="001C6C6E" w:rsidRDefault="00152510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C6E">
              <w:rPr>
                <w:rFonts w:ascii="Times New Roman" w:hAnsi="Times New Roman" w:cs="Times New Roman"/>
                <w:sz w:val="20"/>
                <w:szCs w:val="20"/>
              </w:rPr>
              <w:t>27 487,59</w:t>
            </w:r>
          </w:p>
        </w:tc>
      </w:tr>
      <w:tr w:rsidR="00152510" w:rsidRPr="003B4898" w:rsidTr="004A6513">
        <w:tc>
          <w:tcPr>
            <w:tcW w:w="831" w:type="dxa"/>
            <w:vMerge/>
          </w:tcPr>
          <w:p w:rsidR="00152510" w:rsidRPr="000C3BC1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bottom w:val="nil"/>
              <w:right w:val="single" w:sz="4" w:space="0" w:color="000000"/>
            </w:tcBorders>
          </w:tcPr>
          <w:p w:rsidR="00152510" w:rsidRPr="00146DD1" w:rsidRDefault="00152510" w:rsidP="00C741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46DD1">
              <w:rPr>
                <w:rFonts w:ascii="Times New Roman" w:hAnsi="Times New Roman" w:cs="Times New Roman"/>
                <w:sz w:val="20"/>
                <w:szCs w:val="20"/>
              </w:rPr>
              <w:t>Фонд начисленной заработной платы всех работников – всего:</w:t>
            </w:r>
          </w:p>
        </w:tc>
        <w:tc>
          <w:tcPr>
            <w:tcW w:w="1800" w:type="dxa"/>
            <w:tcBorders>
              <w:top w:val="nil"/>
              <w:bottom w:val="single" w:sz="4" w:space="0" w:color="000000"/>
            </w:tcBorders>
          </w:tcPr>
          <w:p w:rsidR="00152510" w:rsidRPr="00E763CF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3CF">
              <w:rPr>
                <w:rFonts w:ascii="Times New Roman" w:hAnsi="Times New Roman" w:cs="Times New Roman"/>
                <w:sz w:val="20"/>
                <w:szCs w:val="20"/>
              </w:rPr>
              <w:t>млн.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763CF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6" w:type="dxa"/>
            <w:tcBorders>
              <w:top w:val="nil"/>
              <w:bottom w:val="single" w:sz="4" w:space="0" w:color="000000"/>
            </w:tcBorders>
            <w:vAlign w:val="center"/>
          </w:tcPr>
          <w:p w:rsidR="00152510" w:rsidRPr="00146DD1" w:rsidRDefault="00152510" w:rsidP="00464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DD1">
              <w:rPr>
                <w:rFonts w:ascii="Times New Roman" w:hAnsi="Times New Roman" w:cs="Times New Roman"/>
                <w:sz w:val="20"/>
                <w:szCs w:val="20"/>
              </w:rPr>
              <w:t>7327,944</w:t>
            </w:r>
          </w:p>
        </w:tc>
        <w:tc>
          <w:tcPr>
            <w:tcW w:w="1414" w:type="dxa"/>
            <w:tcBorders>
              <w:top w:val="nil"/>
              <w:bottom w:val="single" w:sz="4" w:space="0" w:color="000000"/>
            </w:tcBorders>
            <w:vAlign w:val="center"/>
          </w:tcPr>
          <w:p w:rsidR="00152510" w:rsidRPr="00146DD1" w:rsidRDefault="00152510" w:rsidP="00464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DD1">
              <w:rPr>
                <w:rFonts w:ascii="Times New Roman" w:hAnsi="Times New Roman" w:cs="Times New Roman"/>
                <w:sz w:val="20"/>
                <w:szCs w:val="20"/>
              </w:rPr>
              <w:t>7476,784</w:t>
            </w:r>
          </w:p>
        </w:tc>
        <w:tc>
          <w:tcPr>
            <w:tcW w:w="1421" w:type="dxa"/>
            <w:tcBorders>
              <w:top w:val="nil"/>
              <w:bottom w:val="single" w:sz="4" w:space="0" w:color="000000"/>
            </w:tcBorders>
            <w:vAlign w:val="center"/>
          </w:tcPr>
          <w:p w:rsidR="00152510" w:rsidRPr="00146DD1" w:rsidRDefault="00152510" w:rsidP="00464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DD1">
              <w:rPr>
                <w:rFonts w:ascii="Times New Roman" w:hAnsi="Times New Roman" w:cs="Times New Roman"/>
                <w:sz w:val="20"/>
                <w:szCs w:val="20"/>
              </w:rPr>
              <w:t>9 305,26</w:t>
            </w:r>
          </w:p>
        </w:tc>
        <w:tc>
          <w:tcPr>
            <w:tcW w:w="1269" w:type="dxa"/>
            <w:tcBorders>
              <w:top w:val="nil"/>
              <w:bottom w:val="single" w:sz="4" w:space="0" w:color="000000"/>
            </w:tcBorders>
            <w:vAlign w:val="center"/>
          </w:tcPr>
          <w:p w:rsidR="00152510" w:rsidRPr="00146DD1" w:rsidRDefault="00152510" w:rsidP="00464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DD1">
              <w:rPr>
                <w:rFonts w:ascii="Times New Roman" w:hAnsi="Times New Roman" w:cs="Times New Roman"/>
                <w:sz w:val="20"/>
                <w:szCs w:val="20"/>
              </w:rPr>
              <w:t>9 482,23</w:t>
            </w:r>
          </w:p>
        </w:tc>
        <w:tc>
          <w:tcPr>
            <w:tcW w:w="1345" w:type="dxa"/>
            <w:tcBorders>
              <w:top w:val="nil"/>
              <w:bottom w:val="single" w:sz="4" w:space="0" w:color="000000"/>
            </w:tcBorders>
            <w:vAlign w:val="center"/>
          </w:tcPr>
          <w:p w:rsidR="00152510" w:rsidRPr="00146DD1" w:rsidRDefault="00152510" w:rsidP="00464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DD1">
              <w:rPr>
                <w:rFonts w:ascii="Times New Roman" w:hAnsi="Times New Roman" w:cs="Times New Roman"/>
                <w:sz w:val="20"/>
                <w:szCs w:val="20"/>
              </w:rPr>
              <w:t>9 716,98</w:t>
            </w:r>
          </w:p>
        </w:tc>
      </w:tr>
      <w:tr w:rsidR="00152510" w:rsidRPr="003B4898" w:rsidTr="004A6513">
        <w:tc>
          <w:tcPr>
            <w:tcW w:w="831" w:type="dxa"/>
            <w:vMerge/>
          </w:tcPr>
          <w:p w:rsidR="00152510" w:rsidRPr="000C3BC1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bottom w:val="nil"/>
              <w:right w:val="single" w:sz="4" w:space="0" w:color="000000"/>
            </w:tcBorders>
          </w:tcPr>
          <w:p w:rsidR="00152510" w:rsidRPr="00A473C5" w:rsidRDefault="00152510" w:rsidP="006B25B1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B25B1">
              <w:rPr>
                <w:rFonts w:ascii="Times New Roman" w:hAnsi="Times New Roman" w:cs="Times New Roman"/>
                <w:iCs/>
                <w:sz w:val="20"/>
                <w:szCs w:val="20"/>
              </w:rPr>
              <w:t>в том числе в государственных и муниципальных организациях</w:t>
            </w:r>
          </w:p>
        </w:tc>
        <w:tc>
          <w:tcPr>
            <w:tcW w:w="1800" w:type="dxa"/>
            <w:tcBorders>
              <w:top w:val="nil"/>
              <w:bottom w:val="single" w:sz="4" w:space="0" w:color="000000"/>
            </w:tcBorders>
          </w:tcPr>
          <w:p w:rsidR="00152510" w:rsidRPr="00E763CF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3CF">
              <w:rPr>
                <w:rFonts w:ascii="Times New Roman" w:hAnsi="Times New Roman" w:cs="Times New Roman"/>
                <w:sz w:val="20"/>
                <w:szCs w:val="20"/>
              </w:rPr>
              <w:t>млн.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763CF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6" w:type="dxa"/>
            <w:tcBorders>
              <w:top w:val="nil"/>
              <w:bottom w:val="single" w:sz="4" w:space="0" w:color="000000"/>
            </w:tcBorders>
            <w:vAlign w:val="center"/>
          </w:tcPr>
          <w:p w:rsidR="00152510" w:rsidRPr="006B25B1" w:rsidRDefault="00152510" w:rsidP="00464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25B1">
              <w:rPr>
                <w:rFonts w:ascii="Times New Roman" w:hAnsi="Times New Roman" w:cs="Times New Roman"/>
                <w:sz w:val="20"/>
                <w:szCs w:val="20"/>
              </w:rPr>
              <w:t>2409,55</w:t>
            </w:r>
          </w:p>
        </w:tc>
        <w:tc>
          <w:tcPr>
            <w:tcW w:w="1414" w:type="dxa"/>
            <w:tcBorders>
              <w:top w:val="nil"/>
              <w:bottom w:val="single" w:sz="4" w:space="0" w:color="000000"/>
            </w:tcBorders>
            <w:vAlign w:val="center"/>
          </w:tcPr>
          <w:p w:rsidR="00152510" w:rsidRPr="006B25B1" w:rsidRDefault="00152510" w:rsidP="00464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25B1">
              <w:rPr>
                <w:rFonts w:ascii="Times New Roman" w:hAnsi="Times New Roman" w:cs="Times New Roman"/>
                <w:sz w:val="20"/>
                <w:szCs w:val="20"/>
              </w:rPr>
              <w:t>2421,60</w:t>
            </w:r>
          </w:p>
        </w:tc>
        <w:tc>
          <w:tcPr>
            <w:tcW w:w="1421" w:type="dxa"/>
            <w:tcBorders>
              <w:top w:val="nil"/>
              <w:bottom w:val="single" w:sz="4" w:space="0" w:color="000000"/>
            </w:tcBorders>
            <w:vAlign w:val="center"/>
          </w:tcPr>
          <w:p w:rsidR="00152510" w:rsidRPr="006B25B1" w:rsidRDefault="00152510" w:rsidP="00464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25B1">
              <w:rPr>
                <w:rFonts w:ascii="Times New Roman" w:hAnsi="Times New Roman" w:cs="Times New Roman"/>
                <w:sz w:val="20"/>
                <w:szCs w:val="20"/>
              </w:rPr>
              <w:t>2 706,58</w:t>
            </w:r>
          </w:p>
        </w:tc>
        <w:tc>
          <w:tcPr>
            <w:tcW w:w="1269" w:type="dxa"/>
            <w:tcBorders>
              <w:top w:val="nil"/>
              <w:bottom w:val="single" w:sz="4" w:space="0" w:color="000000"/>
            </w:tcBorders>
            <w:vAlign w:val="center"/>
          </w:tcPr>
          <w:p w:rsidR="00152510" w:rsidRPr="006B25B1" w:rsidRDefault="00152510" w:rsidP="00464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25B1">
              <w:rPr>
                <w:rFonts w:ascii="Times New Roman" w:hAnsi="Times New Roman" w:cs="Times New Roman"/>
                <w:sz w:val="20"/>
                <w:szCs w:val="20"/>
              </w:rPr>
              <w:t>2 714,4</w:t>
            </w:r>
          </w:p>
        </w:tc>
        <w:tc>
          <w:tcPr>
            <w:tcW w:w="1345" w:type="dxa"/>
            <w:tcBorders>
              <w:top w:val="nil"/>
              <w:bottom w:val="single" w:sz="4" w:space="0" w:color="000000"/>
            </w:tcBorders>
            <w:vAlign w:val="center"/>
          </w:tcPr>
          <w:p w:rsidR="00152510" w:rsidRPr="006B25B1" w:rsidRDefault="00152510" w:rsidP="00464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25B1">
              <w:rPr>
                <w:rFonts w:ascii="Times New Roman" w:hAnsi="Times New Roman" w:cs="Times New Roman"/>
                <w:sz w:val="20"/>
                <w:szCs w:val="20"/>
              </w:rPr>
              <w:t>2 725,23</w:t>
            </w:r>
          </w:p>
        </w:tc>
      </w:tr>
      <w:tr w:rsidR="00152510" w:rsidRPr="003B4898" w:rsidTr="004A6513">
        <w:tc>
          <w:tcPr>
            <w:tcW w:w="831" w:type="dxa"/>
          </w:tcPr>
          <w:p w:rsidR="00152510" w:rsidRPr="000C3BC1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</w:tcPr>
          <w:p w:rsidR="00152510" w:rsidRPr="00A473C5" w:rsidRDefault="00152510" w:rsidP="00A473C5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473C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 том числе во внебюджетной сфере </w:t>
            </w:r>
          </w:p>
        </w:tc>
        <w:tc>
          <w:tcPr>
            <w:tcW w:w="1800" w:type="dxa"/>
            <w:tcBorders>
              <w:top w:val="nil"/>
              <w:left w:val="nil"/>
            </w:tcBorders>
          </w:tcPr>
          <w:p w:rsidR="00152510" w:rsidRPr="00E763CF" w:rsidRDefault="00152510" w:rsidP="00293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3CF">
              <w:rPr>
                <w:rFonts w:ascii="Times New Roman" w:hAnsi="Times New Roman" w:cs="Times New Roman"/>
                <w:sz w:val="20"/>
                <w:szCs w:val="20"/>
              </w:rPr>
              <w:t>млн.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763CF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152510" w:rsidRPr="00FE6345" w:rsidRDefault="00152510" w:rsidP="00464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345">
              <w:rPr>
                <w:rFonts w:ascii="Times New Roman" w:hAnsi="Times New Roman" w:cs="Times New Roman"/>
                <w:sz w:val="20"/>
                <w:szCs w:val="20"/>
              </w:rPr>
              <w:t>4918,39</w:t>
            </w:r>
          </w:p>
        </w:tc>
        <w:tc>
          <w:tcPr>
            <w:tcW w:w="1414" w:type="dxa"/>
            <w:tcBorders>
              <w:top w:val="nil"/>
              <w:left w:val="nil"/>
            </w:tcBorders>
            <w:vAlign w:val="center"/>
          </w:tcPr>
          <w:p w:rsidR="00152510" w:rsidRPr="00FE6345" w:rsidRDefault="00152510" w:rsidP="00464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345">
              <w:rPr>
                <w:rFonts w:ascii="Times New Roman" w:hAnsi="Times New Roman" w:cs="Times New Roman"/>
                <w:sz w:val="20"/>
                <w:szCs w:val="20"/>
              </w:rPr>
              <w:t>5055,18</w:t>
            </w:r>
          </w:p>
        </w:tc>
        <w:tc>
          <w:tcPr>
            <w:tcW w:w="1421" w:type="dxa"/>
            <w:tcBorders>
              <w:top w:val="nil"/>
              <w:left w:val="nil"/>
            </w:tcBorders>
            <w:vAlign w:val="center"/>
          </w:tcPr>
          <w:p w:rsidR="00152510" w:rsidRPr="00FE6345" w:rsidRDefault="00152510" w:rsidP="00464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345">
              <w:rPr>
                <w:rFonts w:ascii="Times New Roman" w:hAnsi="Times New Roman" w:cs="Times New Roman"/>
                <w:sz w:val="20"/>
                <w:szCs w:val="20"/>
              </w:rPr>
              <w:t>6 598,68</w:t>
            </w:r>
          </w:p>
        </w:tc>
        <w:tc>
          <w:tcPr>
            <w:tcW w:w="1269" w:type="dxa"/>
            <w:tcBorders>
              <w:top w:val="nil"/>
              <w:left w:val="nil"/>
            </w:tcBorders>
            <w:vAlign w:val="center"/>
          </w:tcPr>
          <w:p w:rsidR="00152510" w:rsidRPr="00FE6345" w:rsidRDefault="00152510" w:rsidP="00464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345">
              <w:rPr>
                <w:rFonts w:ascii="Times New Roman" w:hAnsi="Times New Roman" w:cs="Times New Roman"/>
                <w:sz w:val="20"/>
                <w:szCs w:val="20"/>
              </w:rPr>
              <w:t>6 767,83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52510" w:rsidRPr="00FE6345" w:rsidRDefault="00152510" w:rsidP="00464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345">
              <w:rPr>
                <w:rFonts w:ascii="Times New Roman" w:hAnsi="Times New Roman" w:cs="Times New Roman"/>
                <w:sz w:val="20"/>
                <w:szCs w:val="20"/>
              </w:rPr>
              <w:t>6 991,75</w:t>
            </w:r>
          </w:p>
        </w:tc>
      </w:tr>
      <w:tr w:rsidR="00152510" w:rsidRPr="003B4898" w:rsidTr="008A356B">
        <w:tc>
          <w:tcPr>
            <w:tcW w:w="831" w:type="dxa"/>
            <w:vMerge w:val="restart"/>
          </w:tcPr>
          <w:p w:rsidR="00152510" w:rsidRPr="000C3BC1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98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VI</w:t>
            </w:r>
          </w:p>
        </w:tc>
        <w:tc>
          <w:tcPr>
            <w:tcW w:w="13832" w:type="dxa"/>
            <w:gridSpan w:val="7"/>
          </w:tcPr>
          <w:p w:rsidR="00152510" w:rsidRPr="00FE6345" w:rsidRDefault="00152510" w:rsidP="00464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882">
              <w:rPr>
                <w:rFonts w:ascii="Times New Roman" w:hAnsi="Times New Roman" w:cs="Times New Roman"/>
                <w:b/>
                <w:bCs/>
              </w:rPr>
              <w:t>Малое предпринимательство</w:t>
            </w:r>
          </w:p>
        </w:tc>
      </w:tr>
      <w:tr w:rsidR="00152510" w:rsidRPr="003B4898" w:rsidTr="004A6513">
        <w:tc>
          <w:tcPr>
            <w:tcW w:w="831" w:type="dxa"/>
            <w:vMerge/>
          </w:tcPr>
          <w:p w:rsidR="00152510" w:rsidRPr="000C3BC1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</w:tcPr>
          <w:p w:rsidR="00152510" w:rsidRPr="00677882" w:rsidRDefault="00152510" w:rsidP="008A35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7882">
              <w:rPr>
                <w:rFonts w:ascii="Times New Roman" w:hAnsi="Times New Roman" w:cs="Times New Roman"/>
                <w:sz w:val="20"/>
                <w:szCs w:val="20"/>
              </w:rPr>
              <w:t>Численность индивидуальных предпринимателей без образования юридического лица</w:t>
            </w:r>
          </w:p>
        </w:tc>
        <w:tc>
          <w:tcPr>
            <w:tcW w:w="1800" w:type="dxa"/>
            <w:tcBorders>
              <w:top w:val="nil"/>
              <w:left w:val="nil"/>
            </w:tcBorders>
          </w:tcPr>
          <w:p w:rsidR="00152510" w:rsidRPr="00E763CF" w:rsidRDefault="00152510" w:rsidP="008A3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3CF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152510" w:rsidRPr="00677882" w:rsidRDefault="00152510" w:rsidP="008A3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8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 </w:t>
            </w:r>
            <w:r w:rsidRPr="00677882">
              <w:rPr>
                <w:rFonts w:ascii="Times New Roman" w:hAnsi="Times New Roman" w:cs="Times New Roman"/>
                <w:sz w:val="20"/>
                <w:szCs w:val="20"/>
              </w:rPr>
              <w:t>166</w:t>
            </w:r>
          </w:p>
        </w:tc>
        <w:tc>
          <w:tcPr>
            <w:tcW w:w="1414" w:type="dxa"/>
            <w:tcBorders>
              <w:top w:val="nil"/>
              <w:left w:val="nil"/>
            </w:tcBorders>
            <w:vAlign w:val="center"/>
          </w:tcPr>
          <w:p w:rsidR="00152510" w:rsidRPr="00677882" w:rsidRDefault="00152510" w:rsidP="008A3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778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 </w:t>
            </w:r>
            <w:r w:rsidRPr="00677882"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1421" w:type="dxa"/>
            <w:tcBorders>
              <w:top w:val="nil"/>
              <w:left w:val="nil"/>
            </w:tcBorders>
            <w:vAlign w:val="center"/>
          </w:tcPr>
          <w:p w:rsidR="00152510" w:rsidRPr="00677882" w:rsidRDefault="00152510" w:rsidP="008A3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77882">
              <w:rPr>
                <w:rFonts w:ascii="Times New Roman" w:hAnsi="Times New Roman" w:cs="Times New Roman"/>
                <w:sz w:val="20"/>
                <w:szCs w:val="20"/>
              </w:rPr>
              <w:t>1 382</w:t>
            </w:r>
          </w:p>
        </w:tc>
        <w:tc>
          <w:tcPr>
            <w:tcW w:w="1269" w:type="dxa"/>
            <w:tcBorders>
              <w:top w:val="nil"/>
              <w:left w:val="nil"/>
            </w:tcBorders>
            <w:vAlign w:val="center"/>
          </w:tcPr>
          <w:p w:rsidR="00152510" w:rsidRPr="00677882" w:rsidRDefault="00152510" w:rsidP="008A3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882">
              <w:rPr>
                <w:rFonts w:ascii="Times New Roman" w:hAnsi="Times New Roman" w:cs="Times New Roman"/>
                <w:sz w:val="20"/>
                <w:szCs w:val="20"/>
              </w:rPr>
              <w:t>1 386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52510" w:rsidRPr="00677882" w:rsidRDefault="00152510" w:rsidP="008A3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882">
              <w:rPr>
                <w:rFonts w:ascii="Times New Roman" w:hAnsi="Times New Roman" w:cs="Times New Roman"/>
                <w:sz w:val="20"/>
                <w:szCs w:val="20"/>
              </w:rPr>
              <w:t>1 390</w:t>
            </w:r>
          </w:p>
        </w:tc>
      </w:tr>
      <w:tr w:rsidR="00152510" w:rsidRPr="00677882" w:rsidTr="00522263">
        <w:tc>
          <w:tcPr>
            <w:tcW w:w="831" w:type="dxa"/>
            <w:vMerge w:val="restart"/>
          </w:tcPr>
          <w:p w:rsidR="00152510" w:rsidRPr="00677882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231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VII</w:t>
            </w:r>
          </w:p>
        </w:tc>
        <w:tc>
          <w:tcPr>
            <w:tcW w:w="13832" w:type="dxa"/>
            <w:gridSpan w:val="7"/>
          </w:tcPr>
          <w:p w:rsidR="00152510" w:rsidRPr="00522263" w:rsidRDefault="00152510" w:rsidP="00EB3C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22263">
              <w:rPr>
                <w:rFonts w:ascii="Times New Roman" w:hAnsi="Times New Roman" w:cs="Times New Roman"/>
                <w:b/>
                <w:bCs/>
              </w:rPr>
              <w:t>Единый налог, взимаемый в связи с применением упрощенной системы налогообложения</w:t>
            </w:r>
          </w:p>
        </w:tc>
      </w:tr>
      <w:tr w:rsidR="00152510" w:rsidRPr="00677882" w:rsidTr="004A6513">
        <w:tc>
          <w:tcPr>
            <w:tcW w:w="831" w:type="dxa"/>
            <w:vMerge/>
          </w:tcPr>
          <w:p w:rsidR="00152510" w:rsidRPr="00677882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</w:tcPr>
          <w:p w:rsidR="00152510" w:rsidRPr="00021473" w:rsidRDefault="00152510" w:rsidP="0052226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bCs/>
                <w:sz w:val="20"/>
                <w:szCs w:val="20"/>
              </w:rPr>
              <w:t>Плательщики, объектом налогообложения которых является ДОХОД</w:t>
            </w:r>
          </w:p>
        </w:tc>
        <w:tc>
          <w:tcPr>
            <w:tcW w:w="1800" w:type="dxa"/>
            <w:tcBorders>
              <w:top w:val="nil"/>
              <w:left w:val="nil"/>
            </w:tcBorders>
          </w:tcPr>
          <w:p w:rsidR="00152510" w:rsidRPr="0069693F" w:rsidRDefault="00152510" w:rsidP="005222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152510" w:rsidRPr="0069693F" w:rsidRDefault="00152510" w:rsidP="005222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nil"/>
            </w:tcBorders>
            <w:vAlign w:val="center"/>
          </w:tcPr>
          <w:p w:rsidR="00152510" w:rsidRPr="0069693F" w:rsidRDefault="00152510" w:rsidP="005222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nil"/>
            </w:tcBorders>
            <w:vAlign w:val="center"/>
          </w:tcPr>
          <w:p w:rsidR="00152510" w:rsidRPr="0069693F" w:rsidRDefault="00152510" w:rsidP="005222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</w:tcBorders>
            <w:vAlign w:val="center"/>
          </w:tcPr>
          <w:p w:rsidR="00152510" w:rsidRPr="0069693F" w:rsidRDefault="00152510" w:rsidP="005222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52510" w:rsidRPr="0069693F" w:rsidRDefault="00152510" w:rsidP="005222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52510" w:rsidRPr="00677882" w:rsidTr="00522263">
        <w:tc>
          <w:tcPr>
            <w:tcW w:w="831" w:type="dxa"/>
            <w:vMerge/>
          </w:tcPr>
          <w:p w:rsidR="00152510" w:rsidRPr="00677882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</w:tcPr>
          <w:p w:rsidR="00152510" w:rsidRPr="00021473" w:rsidRDefault="00152510" w:rsidP="005222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количество плательщиков</w:t>
            </w:r>
          </w:p>
        </w:tc>
        <w:tc>
          <w:tcPr>
            <w:tcW w:w="1800" w:type="dxa"/>
            <w:tcBorders>
              <w:top w:val="nil"/>
              <w:left w:val="nil"/>
            </w:tcBorders>
            <w:vAlign w:val="center"/>
          </w:tcPr>
          <w:p w:rsidR="00152510" w:rsidRPr="00E763CF" w:rsidRDefault="00152510" w:rsidP="005222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3CF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152510" w:rsidRPr="0069693F" w:rsidRDefault="00152510" w:rsidP="005222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727</w:t>
            </w:r>
          </w:p>
        </w:tc>
        <w:tc>
          <w:tcPr>
            <w:tcW w:w="1414" w:type="dxa"/>
            <w:tcBorders>
              <w:top w:val="nil"/>
              <w:left w:val="nil"/>
            </w:tcBorders>
            <w:vAlign w:val="center"/>
          </w:tcPr>
          <w:p w:rsidR="00152510" w:rsidRPr="0069693F" w:rsidRDefault="00152510" w:rsidP="005222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729</w:t>
            </w:r>
          </w:p>
        </w:tc>
        <w:tc>
          <w:tcPr>
            <w:tcW w:w="1421" w:type="dxa"/>
            <w:tcBorders>
              <w:top w:val="nil"/>
              <w:left w:val="nil"/>
            </w:tcBorders>
            <w:vAlign w:val="center"/>
          </w:tcPr>
          <w:p w:rsidR="00152510" w:rsidRPr="0069693F" w:rsidRDefault="00152510" w:rsidP="005222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846</w:t>
            </w:r>
          </w:p>
        </w:tc>
        <w:tc>
          <w:tcPr>
            <w:tcW w:w="1269" w:type="dxa"/>
            <w:tcBorders>
              <w:top w:val="nil"/>
              <w:left w:val="nil"/>
            </w:tcBorders>
            <w:vAlign w:val="center"/>
          </w:tcPr>
          <w:p w:rsidR="00152510" w:rsidRPr="0069693F" w:rsidRDefault="00152510" w:rsidP="005222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849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52510" w:rsidRPr="0069693F" w:rsidRDefault="00152510" w:rsidP="005222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851</w:t>
            </w:r>
          </w:p>
        </w:tc>
      </w:tr>
      <w:tr w:rsidR="00152510" w:rsidRPr="00677882" w:rsidTr="00522263">
        <w:tc>
          <w:tcPr>
            <w:tcW w:w="831" w:type="dxa"/>
            <w:vMerge/>
          </w:tcPr>
          <w:p w:rsidR="00152510" w:rsidRPr="00677882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</w:tcPr>
          <w:p w:rsidR="00152510" w:rsidRDefault="00152510" w:rsidP="005222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сумма дохода</w:t>
            </w:r>
          </w:p>
          <w:p w:rsidR="00152510" w:rsidRPr="00021473" w:rsidRDefault="00152510" w:rsidP="005222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</w:tcBorders>
            <w:vAlign w:val="center"/>
          </w:tcPr>
          <w:p w:rsidR="00152510" w:rsidRPr="00E763CF" w:rsidRDefault="00152510" w:rsidP="005222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3CF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152510" w:rsidRPr="0069693F" w:rsidRDefault="00152510" w:rsidP="00522263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2 368 990</w:t>
            </w:r>
          </w:p>
        </w:tc>
        <w:tc>
          <w:tcPr>
            <w:tcW w:w="1414" w:type="dxa"/>
            <w:tcBorders>
              <w:top w:val="nil"/>
              <w:left w:val="nil"/>
            </w:tcBorders>
            <w:vAlign w:val="center"/>
          </w:tcPr>
          <w:p w:rsidR="00152510" w:rsidRPr="0069693F" w:rsidRDefault="00152510" w:rsidP="00522263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2 767 466</w:t>
            </w:r>
          </w:p>
        </w:tc>
        <w:tc>
          <w:tcPr>
            <w:tcW w:w="1421" w:type="dxa"/>
            <w:tcBorders>
              <w:top w:val="nil"/>
              <w:left w:val="nil"/>
            </w:tcBorders>
            <w:vAlign w:val="center"/>
          </w:tcPr>
          <w:p w:rsidR="00152510" w:rsidRPr="0069693F" w:rsidRDefault="00152510" w:rsidP="00522263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3 316 453</w:t>
            </w:r>
          </w:p>
        </w:tc>
        <w:tc>
          <w:tcPr>
            <w:tcW w:w="1269" w:type="dxa"/>
            <w:tcBorders>
              <w:top w:val="nil"/>
              <w:left w:val="nil"/>
            </w:tcBorders>
            <w:vAlign w:val="center"/>
          </w:tcPr>
          <w:p w:rsidR="00152510" w:rsidRPr="0069693F" w:rsidRDefault="00152510" w:rsidP="005222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3 483 396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52510" w:rsidRPr="0069693F" w:rsidRDefault="00152510" w:rsidP="005222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3 634 968</w:t>
            </w:r>
          </w:p>
        </w:tc>
      </w:tr>
      <w:tr w:rsidR="00152510" w:rsidRPr="00677882" w:rsidTr="00522263">
        <w:tc>
          <w:tcPr>
            <w:tcW w:w="831" w:type="dxa"/>
            <w:vMerge/>
          </w:tcPr>
          <w:p w:rsidR="00152510" w:rsidRPr="00677882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</w:tcPr>
          <w:p w:rsidR="00152510" w:rsidRPr="00021473" w:rsidRDefault="00152510" w:rsidP="0052226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Плательщики, объектом налогообложения которых является ДОХОД, </w:t>
            </w:r>
          </w:p>
          <w:p w:rsidR="00152510" w:rsidRPr="00021473" w:rsidRDefault="00152510" w:rsidP="0052226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уменьшенный на величину РАСХОДОВ                       </w:t>
            </w:r>
          </w:p>
        </w:tc>
        <w:tc>
          <w:tcPr>
            <w:tcW w:w="1800" w:type="dxa"/>
            <w:tcBorders>
              <w:top w:val="nil"/>
              <w:left w:val="nil"/>
            </w:tcBorders>
            <w:vAlign w:val="center"/>
          </w:tcPr>
          <w:p w:rsidR="00152510" w:rsidRPr="00E763CF" w:rsidRDefault="00152510" w:rsidP="005222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152510" w:rsidRPr="0069693F" w:rsidRDefault="00152510" w:rsidP="005222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nil"/>
            </w:tcBorders>
            <w:vAlign w:val="center"/>
          </w:tcPr>
          <w:p w:rsidR="00152510" w:rsidRPr="0069693F" w:rsidRDefault="00152510" w:rsidP="005222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nil"/>
            </w:tcBorders>
            <w:vAlign w:val="center"/>
          </w:tcPr>
          <w:p w:rsidR="00152510" w:rsidRPr="0069693F" w:rsidRDefault="00152510" w:rsidP="005222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</w:tcBorders>
            <w:vAlign w:val="center"/>
          </w:tcPr>
          <w:p w:rsidR="00152510" w:rsidRPr="0069693F" w:rsidRDefault="00152510" w:rsidP="005222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52510" w:rsidRPr="0069693F" w:rsidRDefault="00152510" w:rsidP="005222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52510" w:rsidRPr="00677882" w:rsidTr="00522263">
        <w:tc>
          <w:tcPr>
            <w:tcW w:w="831" w:type="dxa"/>
            <w:vMerge/>
          </w:tcPr>
          <w:p w:rsidR="00152510" w:rsidRPr="00677882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</w:tcPr>
          <w:p w:rsidR="00152510" w:rsidRDefault="00152510" w:rsidP="005222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количество плательщиков</w:t>
            </w:r>
          </w:p>
          <w:p w:rsidR="00152510" w:rsidRPr="00021473" w:rsidRDefault="00152510" w:rsidP="005222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</w:tcBorders>
            <w:vAlign w:val="center"/>
          </w:tcPr>
          <w:p w:rsidR="00152510" w:rsidRPr="00E763CF" w:rsidRDefault="00152510" w:rsidP="005222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3CF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152510" w:rsidRPr="0069693F" w:rsidRDefault="00152510" w:rsidP="005222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1414" w:type="dxa"/>
            <w:tcBorders>
              <w:top w:val="nil"/>
              <w:left w:val="nil"/>
            </w:tcBorders>
            <w:vAlign w:val="center"/>
          </w:tcPr>
          <w:p w:rsidR="00152510" w:rsidRPr="0069693F" w:rsidRDefault="00152510" w:rsidP="005222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421" w:type="dxa"/>
            <w:tcBorders>
              <w:top w:val="nil"/>
              <w:left w:val="nil"/>
            </w:tcBorders>
            <w:vAlign w:val="center"/>
          </w:tcPr>
          <w:p w:rsidR="00152510" w:rsidRPr="0069693F" w:rsidRDefault="00152510" w:rsidP="005222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374</w:t>
            </w:r>
          </w:p>
        </w:tc>
        <w:tc>
          <w:tcPr>
            <w:tcW w:w="1269" w:type="dxa"/>
            <w:tcBorders>
              <w:top w:val="nil"/>
              <w:left w:val="nil"/>
            </w:tcBorders>
            <w:vAlign w:val="center"/>
          </w:tcPr>
          <w:p w:rsidR="00152510" w:rsidRPr="0069693F" w:rsidRDefault="00152510" w:rsidP="005222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376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52510" w:rsidRPr="0069693F" w:rsidRDefault="00152510" w:rsidP="005222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379</w:t>
            </w:r>
          </w:p>
        </w:tc>
      </w:tr>
      <w:tr w:rsidR="00152510" w:rsidRPr="00677882" w:rsidTr="00522263">
        <w:tc>
          <w:tcPr>
            <w:tcW w:w="831" w:type="dxa"/>
            <w:vMerge/>
          </w:tcPr>
          <w:p w:rsidR="00152510" w:rsidRPr="00677882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</w:tcPr>
          <w:p w:rsidR="00152510" w:rsidRDefault="00152510" w:rsidP="005222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сумма дохода, уменьшенная на величину расходов</w:t>
            </w:r>
          </w:p>
          <w:p w:rsidR="00152510" w:rsidRPr="00021473" w:rsidRDefault="00152510" w:rsidP="005222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</w:tcBorders>
            <w:vAlign w:val="center"/>
          </w:tcPr>
          <w:p w:rsidR="00152510" w:rsidRPr="00E763CF" w:rsidRDefault="00152510" w:rsidP="005222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3CF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152510" w:rsidRPr="0069693F" w:rsidRDefault="00152510" w:rsidP="005222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331 044</w:t>
            </w:r>
          </w:p>
        </w:tc>
        <w:tc>
          <w:tcPr>
            <w:tcW w:w="1414" w:type="dxa"/>
            <w:tcBorders>
              <w:top w:val="nil"/>
              <w:left w:val="nil"/>
            </w:tcBorders>
            <w:vAlign w:val="center"/>
          </w:tcPr>
          <w:p w:rsidR="00152510" w:rsidRPr="0069693F" w:rsidRDefault="00152510" w:rsidP="005222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388 018</w:t>
            </w:r>
          </w:p>
        </w:tc>
        <w:tc>
          <w:tcPr>
            <w:tcW w:w="1421" w:type="dxa"/>
            <w:tcBorders>
              <w:top w:val="nil"/>
              <w:left w:val="nil"/>
            </w:tcBorders>
            <w:vAlign w:val="center"/>
          </w:tcPr>
          <w:p w:rsidR="00152510" w:rsidRPr="0069693F" w:rsidRDefault="00152510" w:rsidP="005222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473 220</w:t>
            </w:r>
          </w:p>
        </w:tc>
        <w:tc>
          <w:tcPr>
            <w:tcW w:w="1269" w:type="dxa"/>
            <w:tcBorders>
              <w:top w:val="nil"/>
              <w:left w:val="nil"/>
            </w:tcBorders>
            <w:vAlign w:val="center"/>
          </w:tcPr>
          <w:p w:rsidR="00152510" w:rsidRPr="0069693F" w:rsidRDefault="00152510" w:rsidP="005222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498 168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52510" w:rsidRPr="0069693F" w:rsidRDefault="00152510" w:rsidP="005222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522 668</w:t>
            </w:r>
          </w:p>
        </w:tc>
      </w:tr>
      <w:tr w:rsidR="00152510" w:rsidRPr="000C3BC1" w:rsidTr="00314B36">
        <w:tc>
          <w:tcPr>
            <w:tcW w:w="831" w:type="dxa"/>
            <w:vMerge w:val="restart"/>
          </w:tcPr>
          <w:p w:rsidR="00152510" w:rsidRPr="00677882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882">
              <w:rPr>
                <w:rFonts w:ascii="Times New Roman" w:hAnsi="Times New Roman" w:cs="Times New Roman"/>
                <w:b/>
                <w:lang w:val="en-US"/>
              </w:rPr>
              <w:t>VII</w:t>
            </w: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</w:p>
        </w:tc>
        <w:tc>
          <w:tcPr>
            <w:tcW w:w="13832" w:type="dxa"/>
            <w:gridSpan w:val="7"/>
          </w:tcPr>
          <w:p w:rsidR="00152510" w:rsidRPr="00677882" w:rsidRDefault="00152510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77882">
              <w:rPr>
                <w:rFonts w:ascii="Times New Roman" w:hAnsi="Times New Roman" w:cs="Times New Roman"/>
                <w:b/>
                <w:bCs/>
              </w:rPr>
              <w:t xml:space="preserve">Налогооблагаемая база для исчисления налога, </w:t>
            </w:r>
          </w:p>
          <w:p w:rsidR="00152510" w:rsidRPr="00677882" w:rsidRDefault="00152510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882">
              <w:rPr>
                <w:rFonts w:ascii="Times New Roman" w:hAnsi="Times New Roman" w:cs="Times New Roman"/>
                <w:b/>
                <w:bCs/>
              </w:rPr>
              <w:t>взимаемого в связи с применением патентной системы налогообложения</w:t>
            </w:r>
          </w:p>
        </w:tc>
      </w:tr>
      <w:tr w:rsidR="00152510" w:rsidRPr="000C3BC1" w:rsidTr="004A6513">
        <w:tc>
          <w:tcPr>
            <w:tcW w:w="831" w:type="dxa"/>
            <w:vMerge/>
          </w:tcPr>
          <w:p w:rsidR="00152510" w:rsidRPr="00677882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07" w:type="dxa"/>
          </w:tcPr>
          <w:p w:rsidR="00152510" w:rsidRPr="00677882" w:rsidRDefault="00152510" w:rsidP="00CA49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7882">
              <w:rPr>
                <w:rFonts w:ascii="Times New Roman" w:hAnsi="Times New Roman" w:cs="Times New Roman"/>
                <w:sz w:val="20"/>
                <w:szCs w:val="20"/>
              </w:rPr>
              <w:t>Налоговая база для исчисления налога</w:t>
            </w:r>
          </w:p>
        </w:tc>
        <w:tc>
          <w:tcPr>
            <w:tcW w:w="1800" w:type="dxa"/>
            <w:vAlign w:val="center"/>
          </w:tcPr>
          <w:p w:rsidR="00152510" w:rsidRPr="00B505C9" w:rsidRDefault="00152510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05C9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1276" w:type="dxa"/>
            <w:vAlign w:val="center"/>
          </w:tcPr>
          <w:p w:rsidR="00152510" w:rsidRPr="00677882" w:rsidRDefault="00152510" w:rsidP="00BC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882">
              <w:rPr>
                <w:rFonts w:ascii="Times New Roman" w:hAnsi="Times New Roman" w:cs="Times New Roman"/>
                <w:sz w:val="20"/>
                <w:szCs w:val="20"/>
              </w:rPr>
              <w:t>437,1</w:t>
            </w:r>
          </w:p>
        </w:tc>
        <w:tc>
          <w:tcPr>
            <w:tcW w:w="1414" w:type="dxa"/>
            <w:vAlign w:val="center"/>
          </w:tcPr>
          <w:p w:rsidR="00152510" w:rsidRPr="00677882" w:rsidRDefault="00152510" w:rsidP="00BC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882">
              <w:rPr>
                <w:rFonts w:ascii="Times New Roman" w:hAnsi="Times New Roman" w:cs="Times New Roman"/>
                <w:sz w:val="20"/>
                <w:szCs w:val="20"/>
              </w:rPr>
              <w:t>437,1</w:t>
            </w:r>
          </w:p>
        </w:tc>
        <w:tc>
          <w:tcPr>
            <w:tcW w:w="1421" w:type="dxa"/>
            <w:vAlign w:val="center"/>
          </w:tcPr>
          <w:p w:rsidR="00152510" w:rsidRPr="00677882" w:rsidRDefault="00152510" w:rsidP="00A568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522,5</w:t>
            </w:r>
          </w:p>
        </w:tc>
        <w:tc>
          <w:tcPr>
            <w:tcW w:w="1269" w:type="dxa"/>
            <w:vAlign w:val="center"/>
          </w:tcPr>
          <w:p w:rsidR="00152510" w:rsidRPr="00677882" w:rsidRDefault="00152510" w:rsidP="00A568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546,5</w:t>
            </w:r>
          </w:p>
        </w:tc>
        <w:tc>
          <w:tcPr>
            <w:tcW w:w="1345" w:type="dxa"/>
            <w:vAlign w:val="center"/>
          </w:tcPr>
          <w:p w:rsidR="00152510" w:rsidRPr="00677882" w:rsidRDefault="00152510" w:rsidP="00A568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882">
              <w:rPr>
                <w:rFonts w:ascii="Times New Roman" w:hAnsi="Times New Roman" w:cs="Times New Roman"/>
                <w:sz w:val="20"/>
                <w:szCs w:val="20"/>
              </w:rPr>
              <w:t>568,4</w:t>
            </w:r>
          </w:p>
        </w:tc>
      </w:tr>
      <w:tr w:rsidR="00152510" w:rsidRPr="000C3BC1" w:rsidTr="00314B36">
        <w:tc>
          <w:tcPr>
            <w:tcW w:w="831" w:type="dxa"/>
            <w:vMerge w:val="restart"/>
          </w:tcPr>
          <w:p w:rsidR="00152510" w:rsidRPr="00677882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IX</w:t>
            </w:r>
          </w:p>
        </w:tc>
        <w:tc>
          <w:tcPr>
            <w:tcW w:w="13832" w:type="dxa"/>
            <w:gridSpan w:val="7"/>
          </w:tcPr>
          <w:p w:rsidR="00152510" w:rsidRDefault="00152510" w:rsidP="008405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77882">
              <w:rPr>
                <w:rFonts w:ascii="Times New Roman" w:hAnsi="Times New Roman" w:cs="Times New Roman"/>
                <w:b/>
              </w:rPr>
              <w:t>Налоговая база для исчисления единого сельскохозяйственного налога</w:t>
            </w:r>
          </w:p>
          <w:p w:rsidR="00152510" w:rsidRPr="00677882" w:rsidRDefault="00152510" w:rsidP="008405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52510" w:rsidRPr="00CF4A81" w:rsidTr="004A6513">
        <w:tc>
          <w:tcPr>
            <w:tcW w:w="831" w:type="dxa"/>
            <w:vMerge/>
          </w:tcPr>
          <w:p w:rsidR="00152510" w:rsidRPr="00677882" w:rsidRDefault="00152510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07" w:type="dxa"/>
          </w:tcPr>
          <w:p w:rsidR="00152510" w:rsidRPr="00677882" w:rsidRDefault="00152510" w:rsidP="00CA49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7882">
              <w:rPr>
                <w:rFonts w:ascii="Times New Roman" w:hAnsi="Times New Roman" w:cs="Times New Roman"/>
                <w:sz w:val="20"/>
                <w:szCs w:val="20"/>
              </w:rPr>
              <w:t>Налоговая база (доходы, уменьшенные на величину расходов)</w:t>
            </w:r>
          </w:p>
        </w:tc>
        <w:tc>
          <w:tcPr>
            <w:tcW w:w="1800" w:type="dxa"/>
            <w:vAlign w:val="center"/>
          </w:tcPr>
          <w:p w:rsidR="00152510" w:rsidRPr="00B505C9" w:rsidRDefault="00152510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05C9">
              <w:rPr>
                <w:rFonts w:ascii="Times New Roman" w:hAnsi="Times New Roman" w:cs="Times New Roman"/>
                <w:sz w:val="20"/>
                <w:szCs w:val="20"/>
              </w:rPr>
              <w:t>тыс.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505C9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1276" w:type="dxa"/>
            <w:vAlign w:val="center"/>
          </w:tcPr>
          <w:p w:rsidR="00152510" w:rsidRPr="00677882" w:rsidRDefault="00152510" w:rsidP="00464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882">
              <w:rPr>
                <w:rFonts w:ascii="Times New Roman" w:hAnsi="Times New Roman" w:cs="Times New Roman"/>
                <w:sz w:val="20"/>
                <w:szCs w:val="20"/>
              </w:rPr>
              <w:t>1 050</w:t>
            </w:r>
          </w:p>
        </w:tc>
        <w:tc>
          <w:tcPr>
            <w:tcW w:w="1414" w:type="dxa"/>
            <w:vAlign w:val="center"/>
          </w:tcPr>
          <w:p w:rsidR="00152510" w:rsidRPr="00677882" w:rsidRDefault="00152510" w:rsidP="00464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882">
              <w:rPr>
                <w:rFonts w:ascii="Times New Roman" w:hAnsi="Times New Roman" w:cs="Times New Roman"/>
                <w:sz w:val="20"/>
                <w:szCs w:val="20"/>
              </w:rPr>
              <w:t>1 223</w:t>
            </w:r>
          </w:p>
        </w:tc>
        <w:tc>
          <w:tcPr>
            <w:tcW w:w="1421" w:type="dxa"/>
            <w:vAlign w:val="center"/>
          </w:tcPr>
          <w:p w:rsidR="00152510" w:rsidRPr="00677882" w:rsidRDefault="00152510" w:rsidP="00A568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882">
              <w:rPr>
                <w:rFonts w:ascii="Times New Roman" w:hAnsi="Times New Roman" w:cs="Times New Roman"/>
                <w:sz w:val="20"/>
                <w:szCs w:val="20"/>
              </w:rPr>
              <w:t>23 370</w:t>
            </w:r>
          </w:p>
        </w:tc>
        <w:tc>
          <w:tcPr>
            <w:tcW w:w="1269" w:type="dxa"/>
            <w:vAlign w:val="center"/>
          </w:tcPr>
          <w:p w:rsidR="00152510" w:rsidRPr="00677882" w:rsidRDefault="00152510" w:rsidP="00A568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882">
              <w:rPr>
                <w:rFonts w:ascii="Times New Roman" w:hAnsi="Times New Roman" w:cs="Times New Roman"/>
                <w:sz w:val="20"/>
                <w:szCs w:val="20"/>
              </w:rPr>
              <w:t>24 445</w:t>
            </w:r>
          </w:p>
        </w:tc>
        <w:tc>
          <w:tcPr>
            <w:tcW w:w="1345" w:type="dxa"/>
            <w:vAlign w:val="center"/>
          </w:tcPr>
          <w:p w:rsidR="00152510" w:rsidRPr="00677882" w:rsidRDefault="00152510" w:rsidP="00A568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882">
              <w:rPr>
                <w:rFonts w:ascii="Times New Roman" w:hAnsi="Times New Roman" w:cs="Times New Roman"/>
                <w:sz w:val="20"/>
                <w:szCs w:val="20"/>
              </w:rPr>
              <w:t>25 422</w:t>
            </w:r>
          </w:p>
        </w:tc>
      </w:tr>
    </w:tbl>
    <w:p w:rsidR="00152510" w:rsidRDefault="00152510" w:rsidP="00A568E4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152510" w:rsidRPr="00C74134" w:rsidRDefault="00152510" w:rsidP="00A568E4">
      <w:pPr>
        <w:jc w:val="both"/>
        <w:rPr>
          <w:rFonts w:ascii="Times New Roman" w:hAnsi="Times New Roman" w:cs="Times New Roman"/>
          <w:sz w:val="20"/>
          <w:szCs w:val="20"/>
        </w:rPr>
      </w:pPr>
      <w:r w:rsidRPr="00C74134">
        <w:rPr>
          <w:rFonts w:ascii="Times New Roman" w:hAnsi="Times New Roman" w:cs="Times New Roman"/>
          <w:sz w:val="20"/>
          <w:szCs w:val="20"/>
        </w:rPr>
        <w:t>*В соответствии с законом Тверской области от 05.05.2022 №19-ЗО «О преобразовании муниципальных образований Тверской области путем объединения поселений, входящих в состав территории муниципального образования Тверской области Ржевский муниципальный район,  с городским округом город Ржев Тверской области и наделении городского округа город Ржев Тверской области статусом муниципального округа и внесении изменений в отдельные законы Тверской области», в прогнозном периоде 2023-2025г.г. учтены данные прогнозных показателей Администрации Ржевского района в связи с объединением в один Ржевский муниципальный округ Тверской области с 01.01.2023г.</w:t>
      </w:r>
    </w:p>
    <w:sectPr w:rsidR="00152510" w:rsidRPr="00C74134" w:rsidSect="0030298B">
      <w:pgSz w:w="16838" w:h="11906" w:orient="landscape"/>
      <w:pgMar w:top="71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2B77"/>
    <w:rsid w:val="00002F24"/>
    <w:rsid w:val="00010B65"/>
    <w:rsid w:val="00011B83"/>
    <w:rsid w:val="00013F04"/>
    <w:rsid w:val="00020D4A"/>
    <w:rsid w:val="00021110"/>
    <w:rsid w:val="00021473"/>
    <w:rsid w:val="000304D9"/>
    <w:rsid w:val="000336C7"/>
    <w:rsid w:val="00034D13"/>
    <w:rsid w:val="00040139"/>
    <w:rsid w:val="000412EA"/>
    <w:rsid w:val="00053B1A"/>
    <w:rsid w:val="00054398"/>
    <w:rsid w:val="00054BE1"/>
    <w:rsid w:val="0005590C"/>
    <w:rsid w:val="0005611C"/>
    <w:rsid w:val="00062DD3"/>
    <w:rsid w:val="00064E46"/>
    <w:rsid w:val="00064F5A"/>
    <w:rsid w:val="00065DE4"/>
    <w:rsid w:val="0006728B"/>
    <w:rsid w:val="00070609"/>
    <w:rsid w:val="00076FD9"/>
    <w:rsid w:val="0008021A"/>
    <w:rsid w:val="000812D0"/>
    <w:rsid w:val="00082FF2"/>
    <w:rsid w:val="00084E0B"/>
    <w:rsid w:val="0008531F"/>
    <w:rsid w:val="00085EB0"/>
    <w:rsid w:val="0009197A"/>
    <w:rsid w:val="00093F47"/>
    <w:rsid w:val="00097CE2"/>
    <w:rsid w:val="000A0CBB"/>
    <w:rsid w:val="000A152B"/>
    <w:rsid w:val="000A4903"/>
    <w:rsid w:val="000A6BEA"/>
    <w:rsid w:val="000B52E4"/>
    <w:rsid w:val="000C1D32"/>
    <w:rsid w:val="000C36F5"/>
    <w:rsid w:val="000C3BC1"/>
    <w:rsid w:val="000C5BC4"/>
    <w:rsid w:val="000D0512"/>
    <w:rsid w:val="000D35BB"/>
    <w:rsid w:val="000D517B"/>
    <w:rsid w:val="000D5928"/>
    <w:rsid w:val="000D6F1D"/>
    <w:rsid w:val="000E141F"/>
    <w:rsid w:val="000E6C8B"/>
    <w:rsid w:val="000E748E"/>
    <w:rsid w:val="000F45AC"/>
    <w:rsid w:val="000F4F98"/>
    <w:rsid w:val="000F52FF"/>
    <w:rsid w:val="000F6DEA"/>
    <w:rsid w:val="000F6E4F"/>
    <w:rsid w:val="001005CA"/>
    <w:rsid w:val="00104E2F"/>
    <w:rsid w:val="00110418"/>
    <w:rsid w:val="001128D4"/>
    <w:rsid w:val="00115217"/>
    <w:rsid w:val="001159B8"/>
    <w:rsid w:val="00121CF6"/>
    <w:rsid w:val="00122087"/>
    <w:rsid w:val="0012383E"/>
    <w:rsid w:val="00125869"/>
    <w:rsid w:val="0013098D"/>
    <w:rsid w:val="00131369"/>
    <w:rsid w:val="00133FC1"/>
    <w:rsid w:val="0013435B"/>
    <w:rsid w:val="00136F01"/>
    <w:rsid w:val="001375AF"/>
    <w:rsid w:val="00140BF1"/>
    <w:rsid w:val="0014119D"/>
    <w:rsid w:val="0014561E"/>
    <w:rsid w:val="00146B85"/>
    <w:rsid w:val="00146DD1"/>
    <w:rsid w:val="00146F26"/>
    <w:rsid w:val="00147FB6"/>
    <w:rsid w:val="0015097E"/>
    <w:rsid w:val="00152510"/>
    <w:rsid w:val="00154DC6"/>
    <w:rsid w:val="00162CF9"/>
    <w:rsid w:val="001647FA"/>
    <w:rsid w:val="001661CC"/>
    <w:rsid w:val="00166BCF"/>
    <w:rsid w:val="00171C1E"/>
    <w:rsid w:val="0017675C"/>
    <w:rsid w:val="00177885"/>
    <w:rsid w:val="00180F7B"/>
    <w:rsid w:val="001817BA"/>
    <w:rsid w:val="00181C52"/>
    <w:rsid w:val="001838A0"/>
    <w:rsid w:val="00185E65"/>
    <w:rsid w:val="0018607A"/>
    <w:rsid w:val="001871F4"/>
    <w:rsid w:val="00191245"/>
    <w:rsid w:val="0019261B"/>
    <w:rsid w:val="001936EB"/>
    <w:rsid w:val="001A5FD5"/>
    <w:rsid w:val="001B0D77"/>
    <w:rsid w:val="001B4C5E"/>
    <w:rsid w:val="001B4DC9"/>
    <w:rsid w:val="001B7941"/>
    <w:rsid w:val="001C57A4"/>
    <w:rsid w:val="001C6555"/>
    <w:rsid w:val="001C6C6E"/>
    <w:rsid w:val="001D2C8B"/>
    <w:rsid w:val="001D3368"/>
    <w:rsid w:val="001D4C98"/>
    <w:rsid w:val="001D5FF0"/>
    <w:rsid w:val="001E290D"/>
    <w:rsid w:val="001E5BCF"/>
    <w:rsid w:val="001E5F87"/>
    <w:rsid w:val="001F1864"/>
    <w:rsid w:val="001F22E6"/>
    <w:rsid w:val="001F288D"/>
    <w:rsid w:val="002005B8"/>
    <w:rsid w:val="00202380"/>
    <w:rsid w:val="0020401B"/>
    <w:rsid w:val="00207888"/>
    <w:rsid w:val="00214354"/>
    <w:rsid w:val="002161F2"/>
    <w:rsid w:val="002200D1"/>
    <w:rsid w:val="0022025E"/>
    <w:rsid w:val="002219DE"/>
    <w:rsid w:val="00222122"/>
    <w:rsid w:val="00222FD3"/>
    <w:rsid w:val="00224D7A"/>
    <w:rsid w:val="002255D2"/>
    <w:rsid w:val="002308D5"/>
    <w:rsid w:val="00232FEB"/>
    <w:rsid w:val="00234F00"/>
    <w:rsid w:val="00237E76"/>
    <w:rsid w:val="00240D2B"/>
    <w:rsid w:val="00241A30"/>
    <w:rsid w:val="00250BA5"/>
    <w:rsid w:val="00250C14"/>
    <w:rsid w:val="00252CE3"/>
    <w:rsid w:val="00253385"/>
    <w:rsid w:val="002713E2"/>
    <w:rsid w:val="002760C9"/>
    <w:rsid w:val="00282A21"/>
    <w:rsid w:val="0028657C"/>
    <w:rsid w:val="00293C2B"/>
    <w:rsid w:val="00297629"/>
    <w:rsid w:val="00297DFA"/>
    <w:rsid w:val="002A1946"/>
    <w:rsid w:val="002A223B"/>
    <w:rsid w:val="002A4098"/>
    <w:rsid w:val="002B158B"/>
    <w:rsid w:val="002B1E0F"/>
    <w:rsid w:val="002B2B95"/>
    <w:rsid w:val="002B5053"/>
    <w:rsid w:val="002B633A"/>
    <w:rsid w:val="002C17AD"/>
    <w:rsid w:val="002C5756"/>
    <w:rsid w:val="002D15A3"/>
    <w:rsid w:val="002D35F3"/>
    <w:rsid w:val="002D5141"/>
    <w:rsid w:val="002D5DB8"/>
    <w:rsid w:val="002E16A2"/>
    <w:rsid w:val="002E2B7D"/>
    <w:rsid w:val="002E4048"/>
    <w:rsid w:val="002F2950"/>
    <w:rsid w:val="002F382A"/>
    <w:rsid w:val="002F3FB5"/>
    <w:rsid w:val="002F45C6"/>
    <w:rsid w:val="002F694C"/>
    <w:rsid w:val="0030298B"/>
    <w:rsid w:val="0030572F"/>
    <w:rsid w:val="00311AA7"/>
    <w:rsid w:val="003139AA"/>
    <w:rsid w:val="00314986"/>
    <w:rsid w:val="00314B36"/>
    <w:rsid w:val="00320D60"/>
    <w:rsid w:val="00322304"/>
    <w:rsid w:val="00322750"/>
    <w:rsid w:val="00326107"/>
    <w:rsid w:val="00327D62"/>
    <w:rsid w:val="0033273D"/>
    <w:rsid w:val="003422CB"/>
    <w:rsid w:val="00343619"/>
    <w:rsid w:val="003477FF"/>
    <w:rsid w:val="00350A91"/>
    <w:rsid w:val="00353377"/>
    <w:rsid w:val="003632AD"/>
    <w:rsid w:val="00372B98"/>
    <w:rsid w:val="00374232"/>
    <w:rsid w:val="00375A5E"/>
    <w:rsid w:val="003810BC"/>
    <w:rsid w:val="0038301D"/>
    <w:rsid w:val="00385B7D"/>
    <w:rsid w:val="00395910"/>
    <w:rsid w:val="003A1F39"/>
    <w:rsid w:val="003A2B11"/>
    <w:rsid w:val="003B005D"/>
    <w:rsid w:val="003B0294"/>
    <w:rsid w:val="003B4898"/>
    <w:rsid w:val="003B4C78"/>
    <w:rsid w:val="003C3DD5"/>
    <w:rsid w:val="003C431A"/>
    <w:rsid w:val="003C607B"/>
    <w:rsid w:val="003D2922"/>
    <w:rsid w:val="003E3786"/>
    <w:rsid w:val="003E6B2E"/>
    <w:rsid w:val="003F60F3"/>
    <w:rsid w:val="00401FAB"/>
    <w:rsid w:val="004028EF"/>
    <w:rsid w:val="00404AEF"/>
    <w:rsid w:val="004065A6"/>
    <w:rsid w:val="00406A42"/>
    <w:rsid w:val="004076A9"/>
    <w:rsid w:val="00410F6B"/>
    <w:rsid w:val="00412A40"/>
    <w:rsid w:val="00414AE4"/>
    <w:rsid w:val="00416FF3"/>
    <w:rsid w:val="00421421"/>
    <w:rsid w:val="00421FE3"/>
    <w:rsid w:val="00426064"/>
    <w:rsid w:val="0042681B"/>
    <w:rsid w:val="004359FC"/>
    <w:rsid w:val="00436AF4"/>
    <w:rsid w:val="00442421"/>
    <w:rsid w:val="0045627D"/>
    <w:rsid w:val="00460F64"/>
    <w:rsid w:val="00461282"/>
    <w:rsid w:val="004625CB"/>
    <w:rsid w:val="00464087"/>
    <w:rsid w:val="004644F3"/>
    <w:rsid w:val="004648A7"/>
    <w:rsid w:val="00466B13"/>
    <w:rsid w:val="0047139E"/>
    <w:rsid w:val="00475851"/>
    <w:rsid w:val="00481C48"/>
    <w:rsid w:val="00482228"/>
    <w:rsid w:val="00487493"/>
    <w:rsid w:val="00492D7A"/>
    <w:rsid w:val="00495718"/>
    <w:rsid w:val="00497742"/>
    <w:rsid w:val="004A14A9"/>
    <w:rsid w:val="004A47B2"/>
    <w:rsid w:val="004A4825"/>
    <w:rsid w:val="004A4A2D"/>
    <w:rsid w:val="004A6513"/>
    <w:rsid w:val="004B0937"/>
    <w:rsid w:val="004B3630"/>
    <w:rsid w:val="004B5147"/>
    <w:rsid w:val="004B7545"/>
    <w:rsid w:val="004B7EBE"/>
    <w:rsid w:val="004C37EB"/>
    <w:rsid w:val="004C4E8E"/>
    <w:rsid w:val="004E2C43"/>
    <w:rsid w:val="004E46FA"/>
    <w:rsid w:val="004E5ABC"/>
    <w:rsid w:val="004F0B7F"/>
    <w:rsid w:val="004F1156"/>
    <w:rsid w:val="004F143A"/>
    <w:rsid w:val="004F5127"/>
    <w:rsid w:val="004F54E6"/>
    <w:rsid w:val="004F6953"/>
    <w:rsid w:val="0050033C"/>
    <w:rsid w:val="00501A63"/>
    <w:rsid w:val="005027D2"/>
    <w:rsid w:val="005065DE"/>
    <w:rsid w:val="00510FBE"/>
    <w:rsid w:val="00511A3B"/>
    <w:rsid w:val="00513E25"/>
    <w:rsid w:val="00513E96"/>
    <w:rsid w:val="00522263"/>
    <w:rsid w:val="0052773C"/>
    <w:rsid w:val="0053629F"/>
    <w:rsid w:val="00537C9F"/>
    <w:rsid w:val="00543BEC"/>
    <w:rsid w:val="00544A38"/>
    <w:rsid w:val="005464CB"/>
    <w:rsid w:val="00552768"/>
    <w:rsid w:val="00554C3D"/>
    <w:rsid w:val="005552CA"/>
    <w:rsid w:val="00555B56"/>
    <w:rsid w:val="00562ED8"/>
    <w:rsid w:val="00566287"/>
    <w:rsid w:val="0057362E"/>
    <w:rsid w:val="00574CA0"/>
    <w:rsid w:val="005754CD"/>
    <w:rsid w:val="00576224"/>
    <w:rsid w:val="00576B24"/>
    <w:rsid w:val="00576D60"/>
    <w:rsid w:val="005772CF"/>
    <w:rsid w:val="00581825"/>
    <w:rsid w:val="00582B63"/>
    <w:rsid w:val="00583456"/>
    <w:rsid w:val="00583A27"/>
    <w:rsid w:val="005933D8"/>
    <w:rsid w:val="00595CA0"/>
    <w:rsid w:val="00596577"/>
    <w:rsid w:val="005972B9"/>
    <w:rsid w:val="005977E3"/>
    <w:rsid w:val="005A25A8"/>
    <w:rsid w:val="005A2EAA"/>
    <w:rsid w:val="005A3587"/>
    <w:rsid w:val="005A4AEF"/>
    <w:rsid w:val="005B3142"/>
    <w:rsid w:val="005B45EE"/>
    <w:rsid w:val="005B497C"/>
    <w:rsid w:val="005C0562"/>
    <w:rsid w:val="005C05E2"/>
    <w:rsid w:val="005C4C0E"/>
    <w:rsid w:val="005C53C0"/>
    <w:rsid w:val="005C5AFD"/>
    <w:rsid w:val="005C61A4"/>
    <w:rsid w:val="005E0F67"/>
    <w:rsid w:val="005E1590"/>
    <w:rsid w:val="005E175D"/>
    <w:rsid w:val="005E2FFE"/>
    <w:rsid w:val="005E6B0B"/>
    <w:rsid w:val="005E6BDA"/>
    <w:rsid w:val="005F319B"/>
    <w:rsid w:val="005F3B90"/>
    <w:rsid w:val="005F4F6A"/>
    <w:rsid w:val="005F5997"/>
    <w:rsid w:val="0060064B"/>
    <w:rsid w:val="00600C4D"/>
    <w:rsid w:val="00601BD7"/>
    <w:rsid w:val="00610A07"/>
    <w:rsid w:val="00612178"/>
    <w:rsid w:val="00613AE7"/>
    <w:rsid w:val="00614564"/>
    <w:rsid w:val="00614884"/>
    <w:rsid w:val="00615FC1"/>
    <w:rsid w:val="00617293"/>
    <w:rsid w:val="006321AC"/>
    <w:rsid w:val="00635726"/>
    <w:rsid w:val="00645449"/>
    <w:rsid w:val="006463BE"/>
    <w:rsid w:val="0065317A"/>
    <w:rsid w:val="00653463"/>
    <w:rsid w:val="006563F5"/>
    <w:rsid w:val="006568B0"/>
    <w:rsid w:val="00656EDB"/>
    <w:rsid w:val="00660DA1"/>
    <w:rsid w:val="0066261C"/>
    <w:rsid w:val="006640A7"/>
    <w:rsid w:val="00664E76"/>
    <w:rsid w:val="00665C49"/>
    <w:rsid w:val="00670362"/>
    <w:rsid w:val="006717F2"/>
    <w:rsid w:val="0067565A"/>
    <w:rsid w:val="0067653C"/>
    <w:rsid w:val="006774AB"/>
    <w:rsid w:val="00677882"/>
    <w:rsid w:val="006801D3"/>
    <w:rsid w:val="00681859"/>
    <w:rsid w:val="00681C89"/>
    <w:rsid w:val="0068328B"/>
    <w:rsid w:val="006838D6"/>
    <w:rsid w:val="00684BA3"/>
    <w:rsid w:val="006903BF"/>
    <w:rsid w:val="006906B1"/>
    <w:rsid w:val="0069661C"/>
    <w:rsid w:val="0069693F"/>
    <w:rsid w:val="006A3A55"/>
    <w:rsid w:val="006A3DFE"/>
    <w:rsid w:val="006A615C"/>
    <w:rsid w:val="006B25B1"/>
    <w:rsid w:val="006B2659"/>
    <w:rsid w:val="006B4B51"/>
    <w:rsid w:val="006B7F4A"/>
    <w:rsid w:val="006C5538"/>
    <w:rsid w:val="006D4C37"/>
    <w:rsid w:val="006E6FD9"/>
    <w:rsid w:val="006F42DB"/>
    <w:rsid w:val="006F61EB"/>
    <w:rsid w:val="006F6DD9"/>
    <w:rsid w:val="00705CBD"/>
    <w:rsid w:val="00710F54"/>
    <w:rsid w:val="007124A1"/>
    <w:rsid w:val="007142C2"/>
    <w:rsid w:val="007170C1"/>
    <w:rsid w:val="00722849"/>
    <w:rsid w:val="0072662D"/>
    <w:rsid w:val="00730B7E"/>
    <w:rsid w:val="00736476"/>
    <w:rsid w:val="00745781"/>
    <w:rsid w:val="00745CBE"/>
    <w:rsid w:val="00750145"/>
    <w:rsid w:val="00750AE5"/>
    <w:rsid w:val="007521A0"/>
    <w:rsid w:val="00752FE1"/>
    <w:rsid w:val="00755A93"/>
    <w:rsid w:val="00757668"/>
    <w:rsid w:val="00761A06"/>
    <w:rsid w:val="00766580"/>
    <w:rsid w:val="0077037C"/>
    <w:rsid w:val="00770ACA"/>
    <w:rsid w:val="00774444"/>
    <w:rsid w:val="007763BF"/>
    <w:rsid w:val="00776431"/>
    <w:rsid w:val="007770A3"/>
    <w:rsid w:val="00797C22"/>
    <w:rsid w:val="007A2CB9"/>
    <w:rsid w:val="007A6925"/>
    <w:rsid w:val="007A7625"/>
    <w:rsid w:val="007B2089"/>
    <w:rsid w:val="007B24DD"/>
    <w:rsid w:val="007B533C"/>
    <w:rsid w:val="007B6883"/>
    <w:rsid w:val="007C27EB"/>
    <w:rsid w:val="007C2CEF"/>
    <w:rsid w:val="007C38D7"/>
    <w:rsid w:val="007C3CD9"/>
    <w:rsid w:val="007D065D"/>
    <w:rsid w:val="007D2B77"/>
    <w:rsid w:val="007D32C3"/>
    <w:rsid w:val="007D36D5"/>
    <w:rsid w:val="007D6194"/>
    <w:rsid w:val="007D7D17"/>
    <w:rsid w:val="007E59E4"/>
    <w:rsid w:val="007F136E"/>
    <w:rsid w:val="0080196E"/>
    <w:rsid w:val="008040DD"/>
    <w:rsid w:val="00821308"/>
    <w:rsid w:val="008217B1"/>
    <w:rsid w:val="00827568"/>
    <w:rsid w:val="00827EF3"/>
    <w:rsid w:val="0083415E"/>
    <w:rsid w:val="008355DA"/>
    <w:rsid w:val="008369DF"/>
    <w:rsid w:val="0084057A"/>
    <w:rsid w:val="00840C61"/>
    <w:rsid w:val="00850E55"/>
    <w:rsid w:val="00860F65"/>
    <w:rsid w:val="00870DEB"/>
    <w:rsid w:val="0087216E"/>
    <w:rsid w:val="00877659"/>
    <w:rsid w:val="00877FAA"/>
    <w:rsid w:val="008812BE"/>
    <w:rsid w:val="00883E18"/>
    <w:rsid w:val="00890C84"/>
    <w:rsid w:val="00892319"/>
    <w:rsid w:val="00893BEE"/>
    <w:rsid w:val="00894011"/>
    <w:rsid w:val="00895E2B"/>
    <w:rsid w:val="008A002F"/>
    <w:rsid w:val="008A1A82"/>
    <w:rsid w:val="008A356B"/>
    <w:rsid w:val="008A45F0"/>
    <w:rsid w:val="008B4056"/>
    <w:rsid w:val="008C545B"/>
    <w:rsid w:val="008C6847"/>
    <w:rsid w:val="008D7152"/>
    <w:rsid w:val="008F2388"/>
    <w:rsid w:val="008F4AF7"/>
    <w:rsid w:val="009016D5"/>
    <w:rsid w:val="00902164"/>
    <w:rsid w:val="009046E0"/>
    <w:rsid w:val="00905BD1"/>
    <w:rsid w:val="00907E26"/>
    <w:rsid w:val="00913A64"/>
    <w:rsid w:val="0091795C"/>
    <w:rsid w:val="00922251"/>
    <w:rsid w:val="00923E04"/>
    <w:rsid w:val="00932186"/>
    <w:rsid w:val="00943336"/>
    <w:rsid w:val="00943B9E"/>
    <w:rsid w:val="00944469"/>
    <w:rsid w:val="0095044F"/>
    <w:rsid w:val="00950855"/>
    <w:rsid w:val="00952C74"/>
    <w:rsid w:val="00961023"/>
    <w:rsid w:val="009620AD"/>
    <w:rsid w:val="0096351C"/>
    <w:rsid w:val="009651F2"/>
    <w:rsid w:val="009713D2"/>
    <w:rsid w:val="0097307F"/>
    <w:rsid w:val="00974278"/>
    <w:rsid w:val="00974BC1"/>
    <w:rsid w:val="00976681"/>
    <w:rsid w:val="009813E3"/>
    <w:rsid w:val="009831FE"/>
    <w:rsid w:val="00986DCE"/>
    <w:rsid w:val="00994D09"/>
    <w:rsid w:val="009952F1"/>
    <w:rsid w:val="00997038"/>
    <w:rsid w:val="009A08B0"/>
    <w:rsid w:val="009A6C2A"/>
    <w:rsid w:val="009A6C91"/>
    <w:rsid w:val="009B0BC3"/>
    <w:rsid w:val="009B4AAD"/>
    <w:rsid w:val="009B69E6"/>
    <w:rsid w:val="009C0504"/>
    <w:rsid w:val="009C5763"/>
    <w:rsid w:val="009D0079"/>
    <w:rsid w:val="009E4C33"/>
    <w:rsid w:val="009E58AD"/>
    <w:rsid w:val="009E5C7F"/>
    <w:rsid w:val="009E5EAF"/>
    <w:rsid w:val="009E6CD5"/>
    <w:rsid w:val="009F36CC"/>
    <w:rsid w:val="00A01879"/>
    <w:rsid w:val="00A049AB"/>
    <w:rsid w:val="00A16F45"/>
    <w:rsid w:val="00A173BD"/>
    <w:rsid w:val="00A23D89"/>
    <w:rsid w:val="00A257C2"/>
    <w:rsid w:val="00A27B36"/>
    <w:rsid w:val="00A31B51"/>
    <w:rsid w:val="00A33424"/>
    <w:rsid w:val="00A440D5"/>
    <w:rsid w:val="00A45892"/>
    <w:rsid w:val="00A473C5"/>
    <w:rsid w:val="00A51A3E"/>
    <w:rsid w:val="00A529E6"/>
    <w:rsid w:val="00A55BA3"/>
    <w:rsid w:val="00A568E4"/>
    <w:rsid w:val="00A62B2D"/>
    <w:rsid w:val="00A70B6A"/>
    <w:rsid w:val="00A7174B"/>
    <w:rsid w:val="00A762D7"/>
    <w:rsid w:val="00A766E5"/>
    <w:rsid w:val="00A87E96"/>
    <w:rsid w:val="00A87F78"/>
    <w:rsid w:val="00A90C19"/>
    <w:rsid w:val="00A91910"/>
    <w:rsid w:val="00A92A8D"/>
    <w:rsid w:val="00A93771"/>
    <w:rsid w:val="00AA1829"/>
    <w:rsid w:val="00AA462F"/>
    <w:rsid w:val="00AA4F83"/>
    <w:rsid w:val="00AA6991"/>
    <w:rsid w:val="00AA6FBE"/>
    <w:rsid w:val="00AA7DF1"/>
    <w:rsid w:val="00AB3971"/>
    <w:rsid w:val="00AB675B"/>
    <w:rsid w:val="00AC1C4C"/>
    <w:rsid w:val="00AC48CD"/>
    <w:rsid w:val="00AC6005"/>
    <w:rsid w:val="00AC7919"/>
    <w:rsid w:val="00AC7E0A"/>
    <w:rsid w:val="00AD046B"/>
    <w:rsid w:val="00AD1BD1"/>
    <w:rsid w:val="00AD525F"/>
    <w:rsid w:val="00AD5632"/>
    <w:rsid w:val="00AE1957"/>
    <w:rsid w:val="00AE26A0"/>
    <w:rsid w:val="00AE2A30"/>
    <w:rsid w:val="00AE3DC3"/>
    <w:rsid w:val="00AE3DE8"/>
    <w:rsid w:val="00AE411C"/>
    <w:rsid w:val="00AE5450"/>
    <w:rsid w:val="00B01B62"/>
    <w:rsid w:val="00B068E0"/>
    <w:rsid w:val="00B0750D"/>
    <w:rsid w:val="00B21EDB"/>
    <w:rsid w:val="00B23904"/>
    <w:rsid w:val="00B2752A"/>
    <w:rsid w:val="00B31B89"/>
    <w:rsid w:val="00B31ED0"/>
    <w:rsid w:val="00B31FFD"/>
    <w:rsid w:val="00B34929"/>
    <w:rsid w:val="00B40339"/>
    <w:rsid w:val="00B45690"/>
    <w:rsid w:val="00B45EB4"/>
    <w:rsid w:val="00B505C9"/>
    <w:rsid w:val="00B52735"/>
    <w:rsid w:val="00B54FD0"/>
    <w:rsid w:val="00B556F3"/>
    <w:rsid w:val="00B64B50"/>
    <w:rsid w:val="00B67085"/>
    <w:rsid w:val="00B67886"/>
    <w:rsid w:val="00B71D75"/>
    <w:rsid w:val="00B73A8E"/>
    <w:rsid w:val="00B74B7A"/>
    <w:rsid w:val="00B80CAE"/>
    <w:rsid w:val="00B80D48"/>
    <w:rsid w:val="00B81C24"/>
    <w:rsid w:val="00B81FCD"/>
    <w:rsid w:val="00B87D86"/>
    <w:rsid w:val="00B96CBE"/>
    <w:rsid w:val="00BA16FF"/>
    <w:rsid w:val="00BB5C63"/>
    <w:rsid w:val="00BB7727"/>
    <w:rsid w:val="00BC19B7"/>
    <w:rsid w:val="00BC3011"/>
    <w:rsid w:val="00BC726C"/>
    <w:rsid w:val="00BD43E5"/>
    <w:rsid w:val="00BD6A5C"/>
    <w:rsid w:val="00BD6DDB"/>
    <w:rsid w:val="00BD7695"/>
    <w:rsid w:val="00BE056A"/>
    <w:rsid w:val="00BE2273"/>
    <w:rsid w:val="00BE3148"/>
    <w:rsid w:val="00BE40F1"/>
    <w:rsid w:val="00BF4F4D"/>
    <w:rsid w:val="00C01C8D"/>
    <w:rsid w:val="00C02978"/>
    <w:rsid w:val="00C12854"/>
    <w:rsid w:val="00C15184"/>
    <w:rsid w:val="00C227A5"/>
    <w:rsid w:val="00C2340E"/>
    <w:rsid w:val="00C244FE"/>
    <w:rsid w:val="00C27D09"/>
    <w:rsid w:val="00C3043F"/>
    <w:rsid w:val="00C30F78"/>
    <w:rsid w:val="00C32136"/>
    <w:rsid w:val="00C3484C"/>
    <w:rsid w:val="00C34933"/>
    <w:rsid w:val="00C35F46"/>
    <w:rsid w:val="00C423D7"/>
    <w:rsid w:val="00C4285E"/>
    <w:rsid w:val="00C43F8D"/>
    <w:rsid w:val="00C44405"/>
    <w:rsid w:val="00C51372"/>
    <w:rsid w:val="00C51E10"/>
    <w:rsid w:val="00C521F2"/>
    <w:rsid w:val="00C5409D"/>
    <w:rsid w:val="00C566A9"/>
    <w:rsid w:val="00C62D16"/>
    <w:rsid w:val="00C7290B"/>
    <w:rsid w:val="00C73072"/>
    <w:rsid w:val="00C74134"/>
    <w:rsid w:val="00C74140"/>
    <w:rsid w:val="00C76E65"/>
    <w:rsid w:val="00C80D15"/>
    <w:rsid w:val="00C83D91"/>
    <w:rsid w:val="00C84077"/>
    <w:rsid w:val="00C86577"/>
    <w:rsid w:val="00C91AC4"/>
    <w:rsid w:val="00C96F53"/>
    <w:rsid w:val="00C9704B"/>
    <w:rsid w:val="00CA01BC"/>
    <w:rsid w:val="00CA0976"/>
    <w:rsid w:val="00CA1A26"/>
    <w:rsid w:val="00CA29C8"/>
    <w:rsid w:val="00CA3126"/>
    <w:rsid w:val="00CA492B"/>
    <w:rsid w:val="00CB08F3"/>
    <w:rsid w:val="00CB468B"/>
    <w:rsid w:val="00CB5154"/>
    <w:rsid w:val="00CB584E"/>
    <w:rsid w:val="00CB69DB"/>
    <w:rsid w:val="00CC0338"/>
    <w:rsid w:val="00CC1626"/>
    <w:rsid w:val="00CC3D00"/>
    <w:rsid w:val="00CD15F5"/>
    <w:rsid w:val="00CD21A8"/>
    <w:rsid w:val="00CD33EC"/>
    <w:rsid w:val="00CD41BC"/>
    <w:rsid w:val="00CE0FDA"/>
    <w:rsid w:val="00CF053A"/>
    <w:rsid w:val="00CF1D4F"/>
    <w:rsid w:val="00CF24C0"/>
    <w:rsid w:val="00CF40B6"/>
    <w:rsid w:val="00CF4A81"/>
    <w:rsid w:val="00CF5F55"/>
    <w:rsid w:val="00CF67E1"/>
    <w:rsid w:val="00D02D32"/>
    <w:rsid w:val="00D034DB"/>
    <w:rsid w:val="00D10854"/>
    <w:rsid w:val="00D1393E"/>
    <w:rsid w:val="00D233D3"/>
    <w:rsid w:val="00D24784"/>
    <w:rsid w:val="00D2659A"/>
    <w:rsid w:val="00D30200"/>
    <w:rsid w:val="00D32F97"/>
    <w:rsid w:val="00D3370B"/>
    <w:rsid w:val="00D4162D"/>
    <w:rsid w:val="00D4288F"/>
    <w:rsid w:val="00D44E99"/>
    <w:rsid w:val="00D47E2A"/>
    <w:rsid w:val="00D50DAD"/>
    <w:rsid w:val="00D52B11"/>
    <w:rsid w:val="00D559EA"/>
    <w:rsid w:val="00D565B9"/>
    <w:rsid w:val="00D57F6E"/>
    <w:rsid w:val="00D60362"/>
    <w:rsid w:val="00D65EEB"/>
    <w:rsid w:val="00D66186"/>
    <w:rsid w:val="00D76DB7"/>
    <w:rsid w:val="00D80275"/>
    <w:rsid w:val="00D81FE7"/>
    <w:rsid w:val="00D84604"/>
    <w:rsid w:val="00D84F6E"/>
    <w:rsid w:val="00D8676A"/>
    <w:rsid w:val="00D879B6"/>
    <w:rsid w:val="00D97726"/>
    <w:rsid w:val="00DA0C5F"/>
    <w:rsid w:val="00DA2D77"/>
    <w:rsid w:val="00DB0D62"/>
    <w:rsid w:val="00DB7FD6"/>
    <w:rsid w:val="00DC4B47"/>
    <w:rsid w:val="00DC4E04"/>
    <w:rsid w:val="00DC50B9"/>
    <w:rsid w:val="00DD68CB"/>
    <w:rsid w:val="00DE35B5"/>
    <w:rsid w:val="00DE3A85"/>
    <w:rsid w:val="00DE3F6C"/>
    <w:rsid w:val="00DE4925"/>
    <w:rsid w:val="00DE506B"/>
    <w:rsid w:val="00DE50E3"/>
    <w:rsid w:val="00DE78B7"/>
    <w:rsid w:val="00DF3BF3"/>
    <w:rsid w:val="00DF3E2B"/>
    <w:rsid w:val="00E00F1E"/>
    <w:rsid w:val="00E070A6"/>
    <w:rsid w:val="00E1297A"/>
    <w:rsid w:val="00E16644"/>
    <w:rsid w:val="00E2122E"/>
    <w:rsid w:val="00E241E2"/>
    <w:rsid w:val="00E267BB"/>
    <w:rsid w:val="00E27830"/>
    <w:rsid w:val="00E353DE"/>
    <w:rsid w:val="00E420AC"/>
    <w:rsid w:val="00E42730"/>
    <w:rsid w:val="00E470AE"/>
    <w:rsid w:val="00E52C18"/>
    <w:rsid w:val="00E53901"/>
    <w:rsid w:val="00E5488B"/>
    <w:rsid w:val="00E55367"/>
    <w:rsid w:val="00E6113A"/>
    <w:rsid w:val="00E6783D"/>
    <w:rsid w:val="00E7319C"/>
    <w:rsid w:val="00E745F2"/>
    <w:rsid w:val="00E763CF"/>
    <w:rsid w:val="00E8023A"/>
    <w:rsid w:val="00E81645"/>
    <w:rsid w:val="00E82010"/>
    <w:rsid w:val="00E82EAF"/>
    <w:rsid w:val="00E84289"/>
    <w:rsid w:val="00E8488A"/>
    <w:rsid w:val="00E9145D"/>
    <w:rsid w:val="00E9287A"/>
    <w:rsid w:val="00E97C2C"/>
    <w:rsid w:val="00EB0CC9"/>
    <w:rsid w:val="00EB0D2A"/>
    <w:rsid w:val="00EB1D91"/>
    <w:rsid w:val="00EB3AF7"/>
    <w:rsid w:val="00EB3C3E"/>
    <w:rsid w:val="00EB4637"/>
    <w:rsid w:val="00EB7AB6"/>
    <w:rsid w:val="00EB7C52"/>
    <w:rsid w:val="00EC123F"/>
    <w:rsid w:val="00EC382B"/>
    <w:rsid w:val="00EC493C"/>
    <w:rsid w:val="00EC7E1C"/>
    <w:rsid w:val="00ED3BC7"/>
    <w:rsid w:val="00ED66EA"/>
    <w:rsid w:val="00EE0F89"/>
    <w:rsid w:val="00EF09AB"/>
    <w:rsid w:val="00EF1402"/>
    <w:rsid w:val="00EF27D3"/>
    <w:rsid w:val="00EF6121"/>
    <w:rsid w:val="00F00CD2"/>
    <w:rsid w:val="00F01DF1"/>
    <w:rsid w:val="00F04236"/>
    <w:rsid w:val="00F07556"/>
    <w:rsid w:val="00F13216"/>
    <w:rsid w:val="00F15BCA"/>
    <w:rsid w:val="00F16363"/>
    <w:rsid w:val="00F233F1"/>
    <w:rsid w:val="00F23985"/>
    <w:rsid w:val="00F23DC6"/>
    <w:rsid w:val="00F35AC6"/>
    <w:rsid w:val="00F37712"/>
    <w:rsid w:val="00F43594"/>
    <w:rsid w:val="00F4608C"/>
    <w:rsid w:val="00F46649"/>
    <w:rsid w:val="00F53003"/>
    <w:rsid w:val="00F5401D"/>
    <w:rsid w:val="00F554E6"/>
    <w:rsid w:val="00F55627"/>
    <w:rsid w:val="00F55BF5"/>
    <w:rsid w:val="00F564A4"/>
    <w:rsid w:val="00F6792E"/>
    <w:rsid w:val="00F978A7"/>
    <w:rsid w:val="00F97DB3"/>
    <w:rsid w:val="00FA1976"/>
    <w:rsid w:val="00FA230E"/>
    <w:rsid w:val="00FA2E11"/>
    <w:rsid w:val="00FA4442"/>
    <w:rsid w:val="00FA4A13"/>
    <w:rsid w:val="00FA6A38"/>
    <w:rsid w:val="00FB27F6"/>
    <w:rsid w:val="00FB3C3A"/>
    <w:rsid w:val="00FC00F7"/>
    <w:rsid w:val="00FC2DA6"/>
    <w:rsid w:val="00FC3931"/>
    <w:rsid w:val="00FC4CBE"/>
    <w:rsid w:val="00FC6827"/>
    <w:rsid w:val="00FD0A15"/>
    <w:rsid w:val="00FD27FE"/>
    <w:rsid w:val="00FD5925"/>
    <w:rsid w:val="00FE3195"/>
    <w:rsid w:val="00FE4375"/>
    <w:rsid w:val="00FE5B2F"/>
    <w:rsid w:val="00FE6345"/>
    <w:rsid w:val="00FF0091"/>
    <w:rsid w:val="00FF3083"/>
    <w:rsid w:val="00FF5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953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B08F3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99"/>
    <w:qFormat/>
    <w:locked/>
    <w:rsid w:val="004A4A2D"/>
    <w:pPr>
      <w:spacing w:after="200" w:line="240" w:lineRule="auto"/>
    </w:pPr>
    <w:rPr>
      <w:b/>
      <w:bCs/>
      <w:color w:val="4F81BD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77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1133</TotalTime>
  <Pages>6</Pages>
  <Words>2050</Words>
  <Characters>11691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f12</dc:creator>
  <cp:keywords/>
  <dc:description/>
  <cp:lastModifiedBy>mahinistka</cp:lastModifiedBy>
  <cp:revision>207</cp:revision>
  <cp:lastPrinted>2022-11-07T09:13:00Z</cp:lastPrinted>
  <dcterms:created xsi:type="dcterms:W3CDTF">2022-10-26T11:43:00Z</dcterms:created>
  <dcterms:modified xsi:type="dcterms:W3CDTF">2022-11-15T07:34:00Z</dcterms:modified>
</cp:coreProperties>
</file>